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07A" w:rsidRDefault="0096607A" w:rsidP="00FF6F48">
      <w:pPr>
        <w:pStyle w:val="Nagwek2"/>
        <w:rPr>
          <w:rFonts w:ascii="Arial" w:hAnsi="Arial" w:cs="Arial"/>
          <w:i/>
          <w:sz w:val="22"/>
          <w:szCs w:val="22"/>
          <w:u w:val="none"/>
        </w:rPr>
      </w:pPr>
    </w:p>
    <w:p w:rsidR="00BD7FCB" w:rsidRDefault="00BD7FCB" w:rsidP="00FF6F48">
      <w:pPr>
        <w:pStyle w:val="Nagwek2"/>
        <w:rPr>
          <w:rFonts w:ascii="Arial" w:hAnsi="Arial" w:cs="Arial"/>
          <w:i/>
          <w:sz w:val="22"/>
          <w:szCs w:val="22"/>
          <w:u w:val="none"/>
        </w:rPr>
      </w:pPr>
    </w:p>
    <w:p w:rsidR="0026140C" w:rsidRPr="00E77068" w:rsidRDefault="00C53670" w:rsidP="000D462C">
      <w:pPr>
        <w:pStyle w:val="Nagwek2"/>
        <w:rPr>
          <w:rFonts w:ascii="Arial" w:hAnsi="Arial" w:cs="Arial"/>
          <w:color w:val="0070C0"/>
          <w:sz w:val="22"/>
          <w:szCs w:val="22"/>
          <w:u w:val="none"/>
        </w:rPr>
      </w:pPr>
      <w:r w:rsidRPr="0040429D">
        <w:rPr>
          <w:rFonts w:ascii="Arial" w:hAnsi="Arial" w:cs="Arial"/>
          <w:i/>
          <w:sz w:val="22"/>
          <w:szCs w:val="22"/>
          <w:u w:val="none"/>
        </w:rPr>
        <w:t xml:space="preserve"> </w:t>
      </w:r>
      <w:r w:rsidR="00921FD5" w:rsidRPr="00E77068">
        <w:rPr>
          <w:rFonts w:ascii="Arial" w:hAnsi="Arial" w:cs="Arial"/>
          <w:color w:val="0070C0"/>
          <w:sz w:val="22"/>
          <w:szCs w:val="22"/>
          <w:u w:val="none"/>
        </w:rPr>
        <w:t xml:space="preserve">Załącznik nr </w:t>
      </w:r>
      <w:r w:rsidR="00090E9B" w:rsidRPr="00E77068">
        <w:rPr>
          <w:rFonts w:ascii="Arial" w:hAnsi="Arial" w:cs="Arial"/>
          <w:color w:val="0070C0"/>
          <w:sz w:val="22"/>
          <w:szCs w:val="22"/>
          <w:u w:val="none"/>
        </w:rPr>
        <w:t>1</w:t>
      </w:r>
    </w:p>
    <w:p w:rsidR="004316E8" w:rsidRDefault="00FF5139" w:rsidP="00FF5139">
      <w:pPr>
        <w:pStyle w:val="Nagwek1"/>
        <w:tabs>
          <w:tab w:val="left" w:pos="6096"/>
        </w:tabs>
        <w:rPr>
          <w:rFonts w:ascii="Arial" w:hAnsi="Arial" w:cs="Arial"/>
          <w:sz w:val="18"/>
          <w:szCs w:val="18"/>
        </w:rPr>
      </w:pPr>
      <w:r w:rsidRPr="00232226">
        <w:rPr>
          <w:rFonts w:ascii="Arial" w:hAnsi="Arial" w:cs="Arial"/>
          <w:sz w:val="18"/>
          <w:szCs w:val="18"/>
        </w:rPr>
        <w:t xml:space="preserve">                   </w:t>
      </w:r>
    </w:p>
    <w:p w:rsidR="00452635" w:rsidRPr="00232226" w:rsidRDefault="00452635" w:rsidP="00FF6F48">
      <w:pPr>
        <w:pStyle w:val="Nagwek8"/>
        <w:rPr>
          <w:rFonts w:ascii="Arial" w:hAnsi="Arial" w:cs="Arial"/>
          <w:sz w:val="36"/>
          <w:szCs w:val="36"/>
        </w:rPr>
      </w:pPr>
      <w:r w:rsidRPr="00232226">
        <w:rPr>
          <w:rFonts w:ascii="Arial" w:hAnsi="Arial" w:cs="Arial"/>
          <w:sz w:val="36"/>
          <w:szCs w:val="36"/>
        </w:rPr>
        <w:t>OFERTA</w:t>
      </w:r>
    </w:p>
    <w:p w:rsidR="00D8590D" w:rsidRDefault="00D8590D" w:rsidP="00D8590D">
      <w:pPr>
        <w:rPr>
          <w:rFonts w:ascii="Arial" w:hAnsi="Arial" w:cs="Arial"/>
        </w:rPr>
      </w:pPr>
    </w:p>
    <w:p w:rsidR="00BA36C6" w:rsidRPr="00232226" w:rsidRDefault="00BA36C6" w:rsidP="00D8590D">
      <w:pPr>
        <w:rPr>
          <w:rFonts w:ascii="Arial" w:hAnsi="Arial" w:cs="Arial"/>
        </w:rPr>
      </w:pPr>
    </w:p>
    <w:p w:rsidR="00F46ACA" w:rsidRPr="00232226" w:rsidRDefault="00F46ACA" w:rsidP="00F46ACA">
      <w:pPr>
        <w:keepNext/>
        <w:widowControl w:val="0"/>
        <w:ind w:left="453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Do  Gminy Kielce </w:t>
      </w:r>
      <w:r w:rsidR="004154AE">
        <w:rPr>
          <w:rFonts w:ascii="Arial" w:hAnsi="Arial" w:cs="Arial"/>
          <w:b/>
          <w:snapToGrid w:val="0"/>
          <w:sz w:val="24"/>
          <w:szCs w:val="24"/>
        </w:rPr>
        <w:t xml:space="preserve"> </w:t>
      </w:r>
    </w:p>
    <w:p w:rsidR="00F46ACA" w:rsidRPr="00232226" w:rsidRDefault="00F46ACA" w:rsidP="00F46ACA">
      <w:pPr>
        <w:keepNext/>
        <w:widowControl w:val="0"/>
        <w:ind w:left="4080" w:firstLine="45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Miejskiego Zarządu Dróg  w Kielcach                                                                </w:t>
      </w:r>
    </w:p>
    <w:p w:rsidR="007706A3" w:rsidRPr="00232226" w:rsidRDefault="00F46ACA" w:rsidP="007706A3">
      <w:pPr>
        <w:widowControl w:val="0"/>
        <w:ind w:left="4080" w:firstLine="45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ul. </w:t>
      </w:r>
      <w:proofErr w:type="spellStart"/>
      <w:r w:rsidRPr="00232226">
        <w:rPr>
          <w:rFonts w:ascii="Arial" w:hAnsi="Arial" w:cs="Arial"/>
          <w:b/>
          <w:snapToGrid w:val="0"/>
          <w:sz w:val="24"/>
          <w:szCs w:val="24"/>
        </w:rPr>
        <w:t>Prendowskiej</w:t>
      </w:r>
      <w:proofErr w:type="spellEnd"/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 7</w:t>
      </w:r>
      <w:r w:rsidR="007706A3" w:rsidRPr="00232226">
        <w:rPr>
          <w:rFonts w:ascii="Arial" w:hAnsi="Arial" w:cs="Arial"/>
          <w:b/>
          <w:snapToGrid w:val="0"/>
          <w:sz w:val="24"/>
          <w:szCs w:val="24"/>
        </w:rPr>
        <w:t xml:space="preserve">, 25-395 </w:t>
      </w:r>
      <w:r w:rsidR="00C2470F" w:rsidRPr="00232226">
        <w:rPr>
          <w:rFonts w:ascii="Arial" w:hAnsi="Arial" w:cs="Arial"/>
          <w:b/>
          <w:snapToGrid w:val="0"/>
          <w:sz w:val="24"/>
          <w:szCs w:val="24"/>
        </w:rPr>
        <w:t>Kielce</w:t>
      </w:r>
    </w:p>
    <w:p w:rsidR="00BA36C6" w:rsidRPr="00E84A1E" w:rsidRDefault="00BA36C6" w:rsidP="00006C56">
      <w:pPr>
        <w:widowControl w:val="0"/>
        <w:ind w:left="4080" w:firstLine="456"/>
        <w:rPr>
          <w:rFonts w:ascii="Arial" w:hAnsi="Arial" w:cs="Arial"/>
          <w:b/>
          <w:snapToGrid w:val="0"/>
          <w:sz w:val="24"/>
          <w:szCs w:val="24"/>
        </w:rPr>
      </w:pPr>
    </w:p>
    <w:p w:rsidR="00A33039" w:rsidRDefault="00A33039" w:rsidP="00BA36C6">
      <w:pPr>
        <w:spacing w:line="0" w:lineRule="atLeast"/>
        <w:jc w:val="both"/>
        <w:rPr>
          <w:rFonts w:ascii="Arial" w:hAnsi="Arial" w:cs="Arial"/>
          <w:sz w:val="24"/>
          <w:szCs w:val="24"/>
        </w:rPr>
      </w:pPr>
    </w:p>
    <w:p w:rsidR="006879CB" w:rsidRPr="00F42094" w:rsidRDefault="00452635" w:rsidP="00BA36C6">
      <w:pPr>
        <w:spacing w:line="0" w:lineRule="atLeast"/>
        <w:jc w:val="both"/>
        <w:rPr>
          <w:rFonts w:ascii="Arial" w:eastAsia="Calibri" w:hAnsi="Arial" w:cs="Arial"/>
          <w:sz w:val="24"/>
          <w:szCs w:val="24"/>
        </w:rPr>
      </w:pPr>
      <w:r w:rsidRPr="00F42094">
        <w:rPr>
          <w:rFonts w:ascii="Arial" w:hAnsi="Arial" w:cs="Arial"/>
          <w:sz w:val="24"/>
          <w:szCs w:val="24"/>
        </w:rPr>
        <w:t xml:space="preserve">Nawiązując do ogłoszenia o zamówieniu dotyczącego postępowania o udzielenie zamówienia publicznego prowadzonego w </w:t>
      </w:r>
      <w:r w:rsidR="00EE6BCA" w:rsidRPr="00F42094">
        <w:rPr>
          <w:rFonts w:ascii="Arial" w:hAnsi="Arial" w:cs="Arial"/>
          <w:sz w:val="24"/>
          <w:szCs w:val="24"/>
        </w:rPr>
        <w:t>trybie podstawowym bez przeprowadzenia negocjacji przewidzianym w art. 275 pkt 1 ustawy z dnia 11 września 2019 r. Prawo zamówień publicznych na</w:t>
      </w:r>
      <w:r w:rsidR="00921FD5" w:rsidRPr="00F42094">
        <w:rPr>
          <w:rFonts w:ascii="Arial" w:eastAsia="Calibri" w:hAnsi="Arial" w:cs="Arial"/>
          <w:sz w:val="24"/>
          <w:szCs w:val="24"/>
        </w:rPr>
        <w:t>:</w:t>
      </w:r>
    </w:p>
    <w:p w:rsidR="00A33039" w:rsidRPr="00F42094" w:rsidRDefault="00A33039" w:rsidP="005E33A7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226638341"/>
    </w:p>
    <w:p w:rsidR="005E33A7" w:rsidRPr="00F42094" w:rsidRDefault="005E33A7" w:rsidP="005E33A7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F42094">
        <w:rPr>
          <w:rFonts w:ascii="Arial" w:hAnsi="Arial" w:cs="Arial"/>
          <w:b/>
          <w:sz w:val="24"/>
          <w:szCs w:val="24"/>
        </w:rPr>
        <w:t>Przebudowa</w:t>
      </w:r>
      <w:r w:rsidR="00A33039" w:rsidRPr="00F42094">
        <w:rPr>
          <w:rFonts w:ascii="Arial" w:hAnsi="Arial" w:cs="Arial"/>
          <w:b/>
          <w:sz w:val="24"/>
          <w:szCs w:val="24"/>
        </w:rPr>
        <w:t xml:space="preserve"> nawierzchni</w:t>
      </w:r>
      <w:r w:rsidRPr="00F42094">
        <w:rPr>
          <w:rFonts w:ascii="Arial" w:hAnsi="Arial" w:cs="Arial"/>
          <w:b/>
          <w:sz w:val="24"/>
          <w:szCs w:val="24"/>
        </w:rPr>
        <w:t xml:space="preserve"> </w:t>
      </w:r>
      <w:r w:rsidR="00A33039" w:rsidRPr="00F42094">
        <w:rPr>
          <w:rFonts w:ascii="Arial" w:hAnsi="Arial" w:cs="Arial"/>
          <w:b/>
          <w:sz w:val="24"/>
          <w:szCs w:val="24"/>
        </w:rPr>
        <w:t>ulicy Jagiellońskiej</w:t>
      </w:r>
      <w:r w:rsidRPr="00F42094">
        <w:rPr>
          <w:rFonts w:ascii="Arial" w:hAnsi="Arial" w:cs="Arial"/>
          <w:b/>
          <w:sz w:val="24"/>
          <w:szCs w:val="24"/>
        </w:rPr>
        <w:t xml:space="preserve"> w Kielcach </w:t>
      </w:r>
    </w:p>
    <w:p w:rsidR="005E33A7" w:rsidRPr="00F42094" w:rsidRDefault="00A33039" w:rsidP="005E33A7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F42094">
        <w:rPr>
          <w:rFonts w:ascii="Arial" w:hAnsi="Arial" w:cs="Arial"/>
          <w:b/>
          <w:sz w:val="24"/>
          <w:szCs w:val="24"/>
        </w:rPr>
        <w:t>(</w:t>
      </w:r>
      <w:r w:rsidR="005E33A7" w:rsidRPr="00F42094">
        <w:rPr>
          <w:rFonts w:ascii="Arial" w:hAnsi="Arial" w:cs="Arial"/>
          <w:b/>
          <w:sz w:val="24"/>
          <w:szCs w:val="24"/>
        </w:rPr>
        <w:t>odcin</w:t>
      </w:r>
      <w:r w:rsidRPr="00F42094">
        <w:rPr>
          <w:rFonts w:ascii="Arial" w:hAnsi="Arial" w:cs="Arial"/>
          <w:b/>
          <w:sz w:val="24"/>
          <w:szCs w:val="24"/>
        </w:rPr>
        <w:t>e</w:t>
      </w:r>
      <w:r w:rsidR="005E33A7" w:rsidRPr="00F42094">
        <w:rPr>
          <w:rFonts w:ascii="Arial" w:hAnsi="Arial" w:cs="Arial"/>
          <w:b/>
          <w:sz w:val="24"/>
          <w:szCs w:val="24"/>
        </w:rPr>
        <w:t xml:space="preserve">k od </w:t>
      </w:r>
      <w:r w:rsidRPr="00F42094">
        <w:rPr>
          <w:rFonts w:ascii="Arial" w:hAnsi="Arial" w:cs="Arial"/>
          <w:b/>
          <w:sz w:val="24"/>
          <w:szCs w:val="24"/>
        </w:rPr>
        <w:t xml:space="preserve">km 0+000 do km 0+673) w ramach zadania: </w:t>
      </w:r>
    </w:p>
    <w:bookmarkEnd w:id="0"/>
    <w:p w:rsidR="00082DE2" w:rsidRPr="00F42094" w:rsidRDefault="00A33039" w:rsidP="005E33A7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F42094">
        <w:rPr>
          <w:rFonts w:ascii="Arial" w:hAnsi="Arial" w:cs="Arial"/>
          <w:b/>
          <w:sz w:val="24"/>
          <w:szCs w:val="24"/>
        </w:rPr>
        <w:t>Program przebudowy nawierzchni ulic na terenie Miasta Kielce – Kielce bez dziur</w:t>
      </w:r>
    </w:p>
    <w:p w:rsidR="00082DE2" w:rsidRPr="00F42094" w:rsidRDefault="00082DE2" w:rsidP="00A4344E">
      <w:pPr>
        <w:widowControl w:val="0"/>
        <w:tabs>
          <w:tab w:val="left" w:leader="dot" w:pos="8222"/>
        </w:tabs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F42094">
        <w:rPr>
          <w:rFonts w:ascii="Arial" w:hAnsi="Arial" w:cs="Arial"/>
          <w:b/>
          <w:snapToGrid w:val="0"/>
          <w:sz w:val="24"/>
          <w:szCs w:val="24"/>
        </w:rPr>
        <w:t>Postępowanie nr: WZP.26.1.</w:t>
      </w:r>
      <w:r w:rsidR="00A33039" w:rsidRPr="00F42094">
        <w:rPr>
          <w:rFonts w:ascii="Arial" w:hAnsi="Arial" w:cs="Arial"/>
          <w:b/>
          <w:snapToGrid w:val="0"/>
          <w:sz w:val="24"/>
          <w:szCs w:val="24"/>
        </w:rPr>
        <w:t>28</w:t>
      </w:r>
      <w:r w:rsidRPr="00F42094">
        <w:rPr>
          <w:rFonts w:ascii="Arial" w:hAnsi="Arial" w:cs="Arial"/>
          <w:b/>
          <w:snapToGrid w:val="0"/>
          <w:sz w:val="24"/>
          <w:szCs w:val="24"/>
        </w:rPr>
        <w:t>.202</w:t>
      </w:r>
      <w:r w:rsidR="000F123C" w:rsidRPr="00F42094">
        <w:rPr>
          <w:rFonts w:ascii="Arial" w:hAnsi="Arial" w:cs="Arial"/>
          <w:b/>
          <w:snapToGrid w:val="0"/>
          <w:sz w:val="24"/>
          <w:szCs w:val="24"/>
        </w:rPr>
        <w:t>6</w:t>
      </w:r>
    </w:p>
    <w:p w:rsidR="00A33039" w:rsidRDefault="00A33039" w:rsidP="00082DE2">
      <w:pPr>
        <w:widowControl w:val="0"/>
        <w:tabs>
          <w:tab w:val="left" w:leader="dot" w:pos="8222"/>
        </w:tabs>
        <w:ind w:left="426" w:right="-332" w:hanging="426"/>
        <w:rPr>
          <w:rFonts w:ascii="Arial" w:hAnsi="Arial" w:cs="Arial"/>
          <w:snapToGrid w:val="0"/>
          <w:sz w:val="24"/>
          <w:szCs w:val="24"/>
        </w:rPr>
      </w:pPr>
    </w:p>
    <w:p w:rsidR="000E6727" w:rsidRPr="00BD4AEE" w:rsidRDefault="000E6727" w:rsidP="00082DE2">
      <w:pPr>
        <w:widowControl w:val="0"/>
        <w:tabs>
          <w:tab w:val="left" w:leader="dot" w:pos="8222"/>
        </w:tabs>
        <w:ind w:left="426" w:right="-332" w:hanging="426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MY NIŻEJ PODPISANI: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działając w imieniu i na rzecz: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D462C" w:rsidRDefault="000D462C" w:rsidP="000D462C">
      <w:pPr>
        <w:widowControl w:val="0"/>
        <w:ind w:right="-23"/>
        <w:jc w:val="center"/>
        <w:rPr>
          <w:rFonts w:ascii="Arial" w:hAnsi="Arial" w:cs="Arial"/>
          <w:snapToGrid w:val="0"/>
          <w:sz w:val="16"/>
          <w:szCs w:val="16"/>
        </w:rPr>
      </w:pPr>
      <w:r w:rsidRPr="00217942">
        <w:rPr>
          <w:rFonts w:ascii="Arial" w:hAnsi="Arial" w:cs="Arial"/>
          <w:snapToGrid w:val="0"/>
          <w:sz w:val="16"/>
          <w:szCs w:val="16"/>
        </w:rPr>
        <w:t>(nazwa, siedziba lub miejsce prowadzonej działalności  gospodarczej, REGON i NIP Wykonawcy/Wykonawców – wszystkich wspólników spółki cywilnej lub członków Konsorcjum</w:t>
      </w:r>
    </w:p>
    <w:p w:rsidR="003A7A79" w:rsidRPr="00BD4AEE" w:rsidRDefault="003A7A79" w:rsidP="000E6727">
      <w:pPr>
        <w:widowControl w:val="0"/>
        <w:ind w:right="-23"/>
        <w:jc w:val="center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519"/>
        <w:gridCol w:w="6520"/>
      </w:tblGrid>
      <w:tr w:rsidR="000E6727" w:rsidRPr="00837B62" w:rsidTr="00CE0800">
        <w:trPr>
          <w:trHeight w:val="101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>będącego mikroprzedsiębiorstwem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proofErr w:type="spellStart"/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mikroprzedsiębiorca</w:t>
            </w:r>
            <w:proofErr w:type="spellEnd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 z dwóch ostatnich lat obrotowych spełniał łącznie następujące warunki: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zatrudniał średniorocznie mniej niż 10 pracowników oraz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b) 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 z operacji finansowych nieprzekra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czający równowartości w złotych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2 milionów euro, lub sumy aktywów jego bilansu sporządzonego na koniec jednego z tych lat nie przekroczyły równowartości w złotych 2 milionów euro;</w:t>
            </w:r>
          </w:p>
        </w:tc>
      </w:tr>
      <w:tr w:rsidR="000E6727" w:rsidRPr="00837B62" w:rsidTr="00CE0800">
        <w:trPr>
          <w:trHeight w:val="289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CE0800">
        <w:trPr>
          <w:trHeight w:val="936"/>
        </w:trPr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CE0800">
        <w:trPr>
          <w:trHeight w:val="13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 xml:space="preserve"> będącego małym 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mały przedsiębiorca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 z dwóch ostatnich lat obrotowych spełniał łącznie następujące warunki: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zatrudniał średniorocznie mniej niż 50 pracowników oraz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:rsidR="000E6727" w:rsidRPr="00B100A1" w:rsidRDefault="000E6727" w:rsidP="00B100A1">
            <w:pPr>
              <w:widowControl w:val="0"/>
              <w:tabs>
                <w:tab w:val="left" w:leader="dot" w:pos="8222"/>
              </w:tabs>
              <w:ind w:right="-22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i który nie jest </w:t>
            </w:r>
            <w:proofErr w:type="spellStart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mikroprzedsiębiorcą</w:t>
            </w:r>
            <w:proofErr w:type="spellEnd"/>
          </w:p>
        </w:tc>
      </w:tr>
      <w:tr w:rsidR="000E6727" w:rsidRPr="00837B62" w:rsidTr="00CE0800">
        <w:trPr>
          <w:trHeight w:val="269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CE0800">
        <w:trPr>
          <w:trHeight w:val="1126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CE0800">
        <w:trPr>
          <w:trHeight w:val="227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>będącego średnim 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średni przedsiębiorca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</w:t>
            </w:r>
            <w:r w:rsid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z dwóch ostatnich lat obrotowych spełniał łącznie następujące warunki: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zatrudniał średniorocznie mniej niż 250 pracowników oraz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:rsidR="000D462C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i który nie jest </w:t>
            </w:r>
            <w:proofErr w:type="spellStart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mikroprzedsiębiorcą</w:t>
            </w:r>
            <w:proofErr w:type="spellEnd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ani małym przedsiębiorcą;</w:t>
            </w:r>
          </w:p>
        </w:tc>
      </w:tr>
      <w:tr w:rsidR="000E6727" w:rsidRPr="00837B62" w:rsidTr="00B100A1">
        <w:trPr>
          <w:trHeight w:val="273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837B62" w:rsidRDefault="000E6727" w:rsidP="000E6727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  <w:tr w:rsidR="000E6727" w:rsidRPr="00837B62" w:rsidTr="00CE0800">
        <w:trPr>
          <w:trHeight w:val="1022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837B62" w:rsidRDefault="000E6727" w:rsidP="000E6727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  <w:tr w:rsidR="000E6727" w:rsidRPr="00E61A8E" w:rsidTr="00CE0800">
        <w:trPr>
          <w:trHeight w:val="63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  <w:vAlign w:val="center"/>
          </w:tcPr>
          <w:p w:rsidR="00120CA9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E61A8E">
              <w:rPr>
                <w:rFonts w:ascii="Arial" w:hAnsi="Arial" w:cs="Arial"/>
              </w:rPr>
              <w:t>prowadzącego jednoosobową działalność gospodarczą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</w:tr>
      <w:tr w:rsidR="000E6727" w:rsidRPr="00E61A8E" w:rsidTr="00CE0800">
        <w:trPr>
          <w:trHeight w:val="24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color w:val="0070C0"/>
              </w:rPr>
            </w:pPr>
            <w:r w:rsidRPr="00BA36C6">
              <w:rPr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  <w:vAlign w:val="center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CE0800">
        <w:trPr>
          <w:trHeight w:val="175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  <w:vAlign w:val="center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CE0800">
        <w:trPr>
          <w:trHeight w:val="5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  <w:vAlign w:val="center"/>
          </w:tcPr>
          <w:p w:rsidR="002C54A0" w:rsidRPr="00CE0800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color w:val="0070C0"/>
              </w:rPr>
            </w:pPr>
            <w:r w:rsidRPr="00E61A8E">
              <w:rPr>
                <w:rFonts w:ascii="Arial" w:hAnsi="Arial" w:cs="Arial"/>
              </w:rPr>
              <w:t>będącego osobą fizyczną nieprowadzącą działalności gospodarczej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</w:tr>
      <w:tr w:rsidR="000E6727" w:rsidRPr="00E61A8E" w:rsidTr="00CE0800">
        <w:trPr>
          <w:trHeight w:val="25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b/>
                <w:snapToGrid w:val="0"/>
                <w:color w:val="0070C0"/>
              </w:rPr>
            </w:pPr>
            <w:r w:rsidRPr="00BA36C6">
              <w:rPr>
                <w:rFonts w:ascii="Arial" w:hAnsi="Arial" w:cs="Arial"/>
                <w:b/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A733C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039" w:type="dxa"/>
            <w:gridSpan w:val="2"/>
            <w:vMerge/>
            <w:vAlign w:val="center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CE0800">
        <w:trPr>
          <w:trHeight w:val="61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039" w:type="dxa"/>
            <w:gridSpan w:val="2"/>
            <w:vMerge/>
            <w:vAlign w:val="center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:rsidTr="00CE0800">
        <w:trPr>
          <w:trHeight w:val="5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  <w:vAlign w:val="center"/>
          </w:tcPr>
          <w:p w:rsidR="002C54A0" w:rsidRPr="00B100A1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837B62">
              <w:rPr>
                <w:rFonts w:ascii="Arial" w:hAnsi="Arial" w:cs="Arial"/>
              </w:rPr>
              <w:t>inny rodzaj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</w:tr>
      <w:tr w:rsidR="000E6727" w:rsidRPr="00837B62" w:rsidTr="000E6727">
        <w:trPr>
          <w:trHeight w:val="6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color w:val="0070C0"/>
              </w:rPr>
            </w:pPr>
            <w:r w:rsidRPr="00BA36C6">
              <w:rPr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:rsidTr="000E6727">
        <w:trPr>
          <w:trHeight w:val="61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</w:tbl>
    <w:p w:rsidR="000E6727" w:rsidRPr="008F4093" w:rsidRDefault="00B100A1" w:rsidP="000E6727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>/</w:t>
      </w:r>
      <w:r w:rsidR="000E6727" w:rsidRPr="008F4093">
        <w:rPr>
          <w:rFonts w:ascii="Arial" w:hAnsi="Arial" w:cs="Arial"/>
          <w:i/>
          <w:color w:val="0070C0"/>
        </w:rPr>
        <w:t xml:space="preserve">* należy zaznaczyć/wskazać właściwe </w:t>
      </w:r>
    </w:p>
    <w:p w:rsidR="00B100A1" w:rsidRPr="008F4093" w:rsidRDefault="00B100A1" w:rsidP="00B100A1">
      <w:pPr>
        <w:pStyle w:val="Zwykytekst1"/>
        <w:tabs>
          <w:tab w:val="left" w:leader="dot" w:pos="9072"/>
        </w:tabs>
        <w:jc w:val="both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 xml:space="preserve">/** w przypadku, gdy ofertę składają Wykonawcy wspólnie ubiegający się o udzielenie zamówienia, </w:t>
      </w:r>
      <w:r>
        <w:rPr>
          <w:rFonts w:ascii="Arial" w:hAnsi="Arial" w:cs="Arial"/>
          <w:i/>
          <w:color w:val="0070C0"/>
        </w:rPr>
        <w:br/>
        <w:t>a każdy z nich (bądź niektórzy) prowadzi działalność w innej formie, w kolumnie 2 tabeli w odpowiednim wierszu prosimy wpisać nazwę Wykonawcy wspólnie ubiegającego się o udzielenie zamówienia, którego dotyczy dana forma prowadzenia działalności</w:t>
      </w:r>
    </w:p>
    <w:p w:rsidR="000E6727" w:rsidRDefault="000E6727" w:rsidP="000E6727">
      <w:pPr>
        <w:widowControl w:val="0"/>
        <w:tabs>
          <w:tab w:val="left" w:leader="dot" w:pos="8222"/>
        </w:tabs>
        <w:ind w:left="426" w:right="-22" w:hanging="426"/>
        <w:jc w:val="both"/>
        <w:rPr>
          <w:rFonts w:ascii="Arial" w:hAnsi="Arial" w:cs="Arial"/>
          <w:snapToGrid w:val="0"/>
          <w:sz w:val="24"/>
          <w:szCs w:val="24"/>
        </w:rPr>
      </w:pPr>
    </w:p>
    <w:p w:rsidR="002165E6" w:rsidRPr="00BD653E" w:rsidRDefault="002165E6" w:rsidP="00BD7FCB">
      <w:pPr>
        <w:widowControl w:val="0"/>
        <w:tabs>
          <w:tab w:val="left" w:leader="dot" w:pos="8222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232226">
        <w:rPr>
          <w:rFonts w:ascii="Arial" w:hAnsi="Arial" w:cs="Arial"/>
          <w:snapToGrid w:val="0"/>
          <w:sz w:val="22"/>
          <w:szCs w:val="22"/>
        </w:rPr>
        <w:t>1.</w:t>
      </w:r>
      <w:r w:rsidRPr="00232226">
        <w:rPr>
          <w:rFonts w:ascii="Arial" w:hAnsi="Arial" w:cs="Arial"/>
          <w:snapToGrid w:val="0"/>
          <w:sz w:val="22"/>
          <w:szCs w:val="22"/>
        </w:rPr>
        <w:tab/>
      </w:r>
      <w:r w:rsidRPr="00BD653E">
        <w:rPr>
          <w:rFonts w:ascii="Arial" w:hAnsi="Arial" w:cs="Arial"/>
          <w:snapToGrid w:val="0"/>
          <w:sz w:val="24"/>
          <w:szCs w:val="24"/>
        </w:rPr>
        <w:t xml:space="preserve">Oferujemy wykonanie całości </w:t>
      </w:r>
      <w:r w:rsidR="00052CA6" w:rsidRPr="00BD653E">
        <w:rPr>
          <w:rFonts w:ascii="Arial" w:hAnsi="Arial" w:cs="Arial"/>
          <w:snapToGrid w:val="0"/>
          <w:sz w:val="24"/>
          <w:szCs w:val="24"/>
        </w:rPr>
        <w:t xml:space="preserve">przedmiotu 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zamówienia w zakresie objętym </w:t>
      </w:r>
      <w:r w:rsidRPr="00BD653E">
        <w:rPr>
          <w:rFonts w:ascii="Arial" w:hAnsi="Arial" w:cs="Arial"/>
          <w:sz w:val="24"/>
          <w:szCs w:val="24"/>
        </w:rPr>
        <w:t>Specyfikacją  Warunków Zamówienia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 za:</w:t>
      </w:r>
    </w:p>
    <w:p w:rsidR="00C84892" w:rsidRDefault="00C84892" w:rsidP="00BD7FCB">
      <w:pPr>
        <w:spacing w:line="0" w:lineRule="atLeast"/>
        <w:ind w:left="426"/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:rsidR="003E05DE" w:rsidRPr="00BD653E" w:rsidRDefault="007A7A93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 w:rsidRPr="00EE447D">
        <w:rPr>
          <w:rFonts w:ascii="Arial" w:hAnsi="Arial" w:cs="Arial"/>
          <w:b/>
          <w:snapToGrid w:val="0"/>
          <w:sz w:val="24"/>
          <w:szCs w:val="24"/>
        </w:rPr>
        <w:t>C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enę</w:t>
      </w:r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684208" w:rsidRPr="00EE447D">
        <w:rPr>
          <w:rFonts w:ascii="Arial" w:hAnsi="Arial" w:cs="Arial"/>
          <w:b/>
          <w:snapToGrid w:val="0"/>
          <w:sz w:val="24"/>
          <w:szCs w:val="24"/>
        </w:rPr>
        <w:t>(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brutto</w:t>
      </w:r>
      <w:r w:rsidR="00684208" w:rsidRPr="00EE447D">
        <w:rPr>
          <w:rFonts w:ascii="Arial" w:hAnsi="Arial" w:cs="Arial"/>
          <w:b/>
          <w:snapToGrid w:val="0"/>
          <w:sz w:val="24"/>
          <w:szCs w:val="24"/>
        </w:rPr>
        <w:t>)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:</w:t>
      </w:r>
      <w:r w:rsidR="003E05DE" w:rsidRPr="00BD653E">
        <w:rPr>
          <w:rFonts w:ascii="Arial" w:hAnsi="Arial" w:cs="Arial"/>
          <w:snapToGrid w:val="0"/>
          <w:sz w:val="24"/>
          <w:szCs w:val="24"/>
        </w:rPr>
        <w:t xml:space="preserve">  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C84892">
        <w:rPr>
          <w:rFonts w:ascii="Arial" w:hAnsi="Arial" w:cs="Arial"/>
          <w:snapToGrid w:val="0"/>
          <w:sz w:val="24"/>
          <w:szCs w:val="24"/>
        </w:rPr>
        <w:t>................</w:t>
      </w:r>
      <w:r>
        <w:rPr>
          <w:rFonts w:ascii="Arial" w:hAnsi="Arial" w:cs="Arial"/>
          <w:snapToGrid w:val="0"/>
          <w:sz w:val="24"/>
          <w:szCs w:val="24"/>
        </w:rPr>
        <w:t>.............</w:t>
      </w:r>
      <w:r w:rsidR="00A33039">
        <w:rPr>
          <w:rFonts w:ascii="Arial" w:hAnsi="Arial" w:cs="Arial"/>
          <w:snapToGrid w:val="0"/>
          <w:sz w:val="24"/>
          <w:szCs w:val="24"/>
        </w:rPr>
        <w:t xml:space="preserve"> </w:t>
      </w:r>
      <w:r w:rsidR="003E05DE" w:rsidRPr="00BD653E">
        <w:rPr>
          <w:rFonts w:ascii="Arial" w:hAnsi="Arial" w:cs="Arial"/>
          <w:snapToGrid w:val="0"/>
          <w:sz w:val="24"/>
          <w:szCs w:val="24"/>
        </w:rPr>
        <w:t>zł.</w:t>
      </w:r>
    </w:p>
    <w:p w:rsidR="00C84892" w:rsidRDefault="00C84892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</w:p>
    <w:p w:rsidR="000D462C" w:rsidRPr="000D462C" w:rsidRDefault="003E05DE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 w:rsidRPr="00BD653E">
        <w:rPr>
          <w:rFonts w:ascii="Arial" w:hAnsi="Arial" w:cs="Arial"/>
          <w:snapToGrid w:val="0"/>
          <w:sz w:val="24"/>
          <w:szCs w:val="24"/>
        </w:rPr>
        <w:t xml:space="preserve">zgodnie z załączonymi do oferty </w:t>
      </w:r>
      <w:r w:rsidR="0096607A">
        <w:rPr>
          <w:rFonts w:ascii="Arial" w:hAnsi="Arial" w:cs="Arial"/>
          <w:snapToGrid w:val="0"/>
          <w:sz w:val="24"/>
          <w:szCs w:val="24"/>
        </w:rPr>
        <w:t>Zbiorczy</w:t>
      </w:r>
      <w:r w:rsidR="00891FEA">
        <w:rPr>
          <w:rFonts w:ascii="Arial" w:hAnsi="Arial" w:cs="Arial"/>
          <w:snapToGrid w:val="0"/>
          <w:sz w:val="24"/>
          <w:szCs w:val="24"/>
        </w:rPr>
        <w:t>m</w:t>
      </w:r>
      <w:r w:rsidR="0096607A">
        <w:rPr>
          <w:rFonts w:ascii="Arial" w:hAnsi="Arial" w:cs="Arial"/>
          <w:snapToGrid w:val="0"/>
          <w:sz w:val="24"/>
          <w:szCs w:val="24"/>
        </w:rPr>
        <w:t xml:space="preserve"> Zestawieniem Wartości Robót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 </w:t>
      </w:r>
      <w:r w:rsidR="0096607A" w:rsidRPr="00C5727E">
        <w:rPr>
          <w:rFonts w:ascii="Arial" w:hAnsi="Arial" w:cs="Arial"/>
          <w:snapToGrid w:val="0"/>
          <w:sz w:val="24"/>
          <w:szCs w:val="24"/>
        </w:rPr>
        <w:t>(Załącznik nr 2)</w:t>
      </w:r>
      <w:r w:rsidR="002C54A0">
        <w:rPr>
          <w:rFonts w:ascii="Arial" w:hAnsi="Arial" w:cs="Arial"/>
          <w:snapToGrid w:val="0"/>
          <w:sz w:val="24"/>
          <w:szCs w:val="24"/>
        </w:rPr>
        <w:t xml:space="preserve"> </w:t>
      </w:r>
      <w:r w:rsidR="000D462C">
        <w:rPr>
          <w:rFonts w:ascii="Arial" w:hAnsi="Arial" w:cs="Arial"/>
          <w:snapToGrid w:val="0"/>
          <w:sz w:val="24"/>
          <w:szCs w:val="24"/>
        </w:rPr>
        <w:t>i Kosztorys</w:t>
      </w:r>
      <w:r w:rsidR="00A33039">
        <w:rPr>
          <w:rFonts w:ascii="Arial" w:hAnsi="Arial" w:cs="Arial"/>
          <w:snapToGrid w:val="0"/>
          <w:sz w:val="24"/>
          <w:szCs w:val="24"/>
        </w:rPr>
        <w:t>em</w:t>
      </w:r>
      <w:r w:rsidR="000D462C">
        <w:rPr>
          <w:rFonts w:ascii="Arial" w:hAnsi="Arial" w:cs="Arial"/>
          <w:snapToGrid w:val="0"/>
          <w:sz w:val="24"/>
          <w:szCs w:val="24"/>
        </w:rPr>
        <w:t xml:space="preserve"> ofertowym </w:t>
      </w:r>
      <w:r w:rsidR="002C54A0" w:rsidRPr="000D462C">
        <w:rPr>
          <w:rFonts w:ascii="Arial" w:hAnsi="Arial" w:cs="Arial"/>
          <w:snapToGrid w:val="0"/>
          <w:sz w:val="24"/>
          <w:szCs w:val="24"/>
        </w:rPr>
        <w:t>(</w:t>
      </w:r>
      <w:r w:rsidR="000D462C" w:rsidRPr="000D462C">
        <w:rPr>
          <w:rFonts w:ascii="Arial" w:hAnsi="Arial" w:cs="Arial"/>
          <w:snapToGrid w:val="0"/>
          <w:sz w:val="24"/>
          <w:szCs w:val="24"/>
        </w:rPr>
        <w:t>Załącznik nr 2</w:t>
      </w:r>
      <w:r w:rsidR="00006C56">
        <w:rPr>
          <w:rFonts w:ascii="Arial" w:hAnsi="Arial" w:cs="Arial"/>
          <w:snapToGrid w:val="0"/>
          <w:sz w:val="24"/>
          <w:szCs w:val="24"/>
        </w:rPr>
        <w:t>a</w:t>
      </w:r>
      <w:r w:rsidR="002C54A0" w:rsidRPr="000D462C">
        <w:rPr>
          <w:rFonts w:ascii="Arial" w:hAnsi="Arial" w:cs="Arial"/>
          <w:snapToGrid w:val="0"/>
          <w:sz w:val="24"/>
          <w:szCs w:val="24"/>
        </w:rPr>
        <w:t>)</w:t>
      </w:r>
      <w:r w:rsidR="0096607A" w:rsidRPr="000D462C">
        <w:rPr>
          <w:rFonts w:ascii="Arial" w:hAnsi="Arial" w:cs="Arial"/>
          <w:snapToGrid w:val="0"/>
          <w:sz w:val="24"/>
          <w:szCs w:val="24"/>
        </w:rPr>
        <w:t xml:space="preserve"> </w:t>
      </w:r>
    </w:p>
    <w:p w:rsidR="00B100A1" w:rsidRPr="00B100A1" w:rsidRDefault="003E05DE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2"/>
          <w:szCs w:val="22"/>
        </w:rPr>
      </w:pPr>
      <w:r w:rsidRPr="00B100A1">
        <w:rPr>
          <w:rFonts w:ascii="Arial" w:hAnsi="Arial" w:cs="Arial"/>
          <w:snapToGrid w:val="0"/>
          <w:sz w:val="24"/>
          <w:szCs w:val="24"/>
        </w:rPr>
        <w:t xml:space="preserve">Powyższa kwota obejmuje wszystkie koszty związane z wykonywaniem przedmiotu umowy oraz obowiązujący podatek VAT. </w:t>
      </w:r>
    </w:p>
    <w:p w:rsidR="00F84D2A" w:rsidRPr="00891FEA" w:rsidRDefault="00F84D2A" w:rsidP="00BD7FCB">
      <w:pPr>
        <w:spacing w:line="0" w:lineRule="atLeast"/>
        <w:jc w:val="both"/>
        <w:rPr>
          <w:rFonts w:ascii="Arial" w:hAnsi="Arial" w:cs="Arial"/>
          <w:snapToGrid w:val="0"/>
          <w:color w:val="FF0000"/>
          <w:sz w:val="22"/>
          <w:szCs w:val="22"/>
        </w:rPr>
      </w:pPr>
    </w:p>
    <w:p w:rsidR="002E242C" w:rsidRPr="00F42094" w:rsidRDefault="007E6CF7" w:rsidP="00ED5731">
      <w:pPr>
        <w:pStyle w:val="Akapitzlist"/>
        <w:numPr>
          <w:ilvl w:val="0"/>
          <w:numId w:val="1"/>
        </w:numPr>
        <w:spacing w:line="0" w:lineRule="atLeast"/>
        <w:ind w:left="426" w:hanging="426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F42094">
        <w:rPr>
          <w:rFonts w:ascii="Arial" w:hAnsi="Arial" w:cs="Arial"/>
          <w:snapToGrid w:val="0"/>
          <w:sz w:val="24"/>
          <w:szCs w:val="24"/>
        </w:rPr>
        <w:t xml:space="preserve">Zobowiązujemy się do wykonania przedmiotu zamówienia w terminie </w:t>
      </w:r>
      <w:r w:rsidR="00745240" w:rsidRPr="00F42094">
        <w:rPr>
          <w:rFonts w:ascii="Arial" w:hAnsi="Arial" w:cs="Arial"/>
          <w:snapToGrid w:val="0"/>
          <w:sz w:val="24"/>
          <w:szCs w:val="24"/>
        </w:rPr>
        <w:t>zgodnym</w:t>
      </w:r>
      <w:r w:rsidR="00232226" w:rsidRPr="00F42094">
        <w:rPr>
          <w:rFonts w:ascii="Arial" w:hAnsi="Arial" w:cs="Arial"/>
          <w:snapToGrid w:val="0"/>
          <w:sz w:val="24"/>
          <w:szCs w:val="24"/>
        </w:rPr>
        <w:t xml:space="preserve"> z </w:t>
      </w:r>
      <w:r w:rsidR="00745240" w:rsidRPr="00F42094">
        <w:rPr>
          <w:rFonts w:ascii="Arial" w:hAnsi="Arial" w:cs="Arial"/>
          <w:snapToGrid w:val="0"/>
          <w:sz w:val="24"/>
          <w:szCs w:val="24"/>
        </w:rPr>
        <w:t>S</w:t>
      </w:r>
      <w:r w:rsidRPr="00F42094">
        <w:rPr>
          <w:rFonts w:ascii="Arial" w:hAnsi="Arial" w:cs="Arial"/>
          <w:snapToGrid w:val="0"/>
          <w:sz w:val="24"/>
          <w:szCs w:val="24"/>
        </w:rPr>
        <w:t>WZ</w:t>
      </w:r>
      <w:r w:rsidR="00D76AB5" w:rsidRPr="00F42094">
        <w:rPr>
          <w:rFonts w:ascii="Arial" w:hAnsi="Arial" w:cs="Arial"/>
          <w:snapToGrid w:val="0"/>
          <w:sz w:val="24"/>
          <w:szCs w:val="24"/>
        </w:rPr>
        <w:t>,</w:t>
      </w:r>
      <w:r w:rsidR="00805A46" w:rsidRPr="00F42094">
        <w:rPr>
          <w:rFonts w:ascii="Arial" w:hAnsi="Arial" w:cs="Arial"/>
          <w:snapToGrid w:val="0"/>
          <w:sz w:val="24"/>
          <w:szCs w:val="24"/>
        </w:rPr>
        <w:t xml:space="preserve"> </w:t>
      </w:r>
      <w:r w:rsidR="00475998" w:rsidRPr="00F42094">
        <w:rPr>
          <w:rFonts w:ascii="Arial" w:hAnsi="Arial" w:cs="Arial"/>
          <w:snapToGrid w:val="0"/>
          <w:sz w:val="24"/>
          <w:szCs w:val="24"/>
        </w:rPr>
        <w:t xml:space="preserve">tj.: </w:t>
      </w:r>
      <w:r w:rsidR="00475998" w:rsidRPr="00F42094">
        <w:rPr>
          <w:rFonts w:ascii="Arial" w:hAnsi="Arial" w:cs="Arial"/>
          <w:b/>
          <w:snapToGrid w:val="0"/>
          <w:sz w:val="24"/>
          <w:szCs w:val="24"/>
        </w:rPr>
        <w:t xml:space="preserve"> do </w:t>
      </w:r>
      <w:r w:rsidR="00A33039" w:rsidRPr="00F42094">
        <w:rPr>
          <w:rFonts w:ascii="Arial" w:hAnsi="Arial" w:cs="Arial"/>
          <w:b/>
          <w:snapToGrid w:val="0"/>
          <w:sz w:val="24"/>
          <w:szCs w:val="24"/>
        </w:rPr>
        <w:t>120</w:t>
      </w:r>
      <w:r w:rsidR="00EF542B" w:rsidRPr="00F42094">
        <w:rPr>
          <w:rFonts w:ascii="Arial" w:hAnsi="Arial" w:cs="Arial"/>
          <w:b/>
          <w:snapToGrid w:val="0"/>
          <w:sz w:val="24"/>
          <w:szCs w:val="24"/>
        </w:rPr>
        <w:t xml:space="preserve"> dni</w:t>
      </w:r>
      <w:r w:rsidR="00475998" w:rsidRPr="00F42094">
        <w:rPr>
          <w:rFonts w:ascii="Arial" w:hAnsi="Arial" w:cs="Arial"/>
          <w:b/>
          <w:snapToGrid w:val="0"/>
          <w:sz w:val="24"/>
          <w:szCs w:val="24"/>
        </w:rPr>
        <w:t xml:space="preserve"> od dnia zawarcia umowy</w:t>
      </w:r>
    </w:p>
    <w:p w:rsidR="0008690B" w:rsidRPr="00F42094" w:rsidRDefault="0008690B" w:rsidP="00BD7FCB">
      <w:pPr>
        <w:pStyle w:val="Akapitzlist"/>
        <w:widowControl w:val="0"/>
        <w:spacing w:line="0" w:lineRule="atLeast"/>
        <w:ind w:left="426"/>
        <w:rPr>
          <w:rFonts w:ascii="Arial" w:hAnsi="Arial" w:cs="Arial"/>
          <w:snapToGrid w:val="0"/>
          <w:sz w:val="22"/>
          <w:szCs w:val="22"/>
        </w:rPr>
      </w:pPr>
    </w:p>
    <w:p w:rsidR="0008690B" w:rsidRPr="00F42094" w:rsidRDefault="002E242C" w:rsidP="00ED5731">
      <w:pPr>
        <w:pStyle w:val="Akapitzlist"/>
        <w:widowControl w:val="0"/>
        <w:numPr>
          <w:ilvl w:val="0"/>
          <w:numId w:val="1"/>
        </w:numPr>
        <w:tabs>
          <w:tab w:val="left" w:leader="dot" w:pos="8222"/>
        </w:tabs>
        <w:spacing w:line="0" w:lineRule="atLeast"/>
        <w:ind w:left="426" w:hanging="426"/>
        <w:rPr>
          <w:rFonts w:ascii="Arial" w:hAnsi="Arial" w:cs="Arial"/>
          <w:snapToGrid w:val="0"/>
          <w:sz w:val="24"/>
          <w:szCs w:val="24"/>
        </w:rPr>
      </w:pPr>
      <w:r w:rsidRPr="00F42094">
        <w:rPr>
          <w:rFonts w:ascii="Arial" w:hAnsi="Arial" w:cs="Arial"/>
          <w:snapToGrid w:val="0"/>
          <w:sz w:val="24"/>
          <w:szCs w:val="24"/>
        </w:rPr>
        <w:t>Udzielamy</w:t>
      </w:r>
      <w:r w:rsidR="0008690B" w:rsidRPr="00F42094">
        <w:rPr>
          <w:rFonts w:ascii="Arial" w:hAnsi="Arial" w:cs="Arial"/>
          <w:snapToGrid w:val="0"/>
          <w:sz w:val="24"/>
          <w:szCs w:val="24"/>
        </w:rPr>
        <w:t xml:space="preserve">:   </w:t>
      </w:r>
    </w:p>
    <w:p w:rsidR="003B0A54" w:rsidRPr="00F42094" w:rsidRDefault="00EF542B" w:rsidP="00EF542B">
      <w:pPr>
        <w:spacing w:line="0" w:lineRule="atLeast"/>
        <w:ind w:left="426"/>
        <w:jc w:val="both"/>
        <w:rPr>
          <w:rFonts w:ascii="Arial" w:hAnsi="Arial" w:cs="Arial"/>
          <w:sz w:val="24"/>
          <w:szCs w:val="24"/>
          <w:lang w:eastAsia="en-US"/>
        </w:rPr>
      </w:pPr>
      <w:r w:rsidRPr="00F42094">
        <w:rPr>
          <w:rFonts w:ascii="Arial" w:hAnsi="Arial" w:cs="Arial"/>
          <w:b/>
          <w:sz w:val="24"/>
          <w:szCs w:val="24"/>
          <w:lang w:eastAsia="en-US"/>
        </w:rPr>
        <w:t>……..</w:t>
      </w:r>
      <w:r w:rsidR="000D462C" w:rsidRPr="00F42094">
        <w:rPr>
          <w:rFonts w:ascii="Arial" w:hAnsi="Arial" w:cs="Arial"/>
          <w:b/>
          <w:sz w:val="24"/>
          <w:szCs w:val="24"/>
          <w:lang w:eastAsia="en-US"/>
        </w:rPr>
        <w:t xml:space="preserve"> lat</w:t>
      </w:r>
      <w:r w:rsidR="000D462C" w:rsidRPr="00F42094">
        <w:rPr>
          <w:rFonts w:ascii="Arial" w:hAnsi="Arial" w:cs="Arial"/>
          <w:sz w:val="24"/>
          <w:szCs w:val="24"/>
          <w:lang w:eastAsia="en-US"/>
        </w:rPr>
        <w:t xml:space="preserve">  </w:t>
      </w:r>
      <w:r w:rsidR="000D462C" w:rsidRPr="00F42094">
        <w:rPr>
          <w:rFonts w:ascii="Arial" w:hAnsi="Arial" w:cs="Arial"/>
          <w:b/>
          <w:sz w:val="24"/>
          <w:szCs w:val="24"/>
          <w:lang w:eastAsia="en-US"/>
        </w:rPr>
        <w:t>gwarancji</w:t>
      </w:r>
      <w:r w:rsidR="000D462C" w:rsidRPr="00F42094">
        <w:rPr>
          <w:rFonts w:ascii="Arial" w:hAnsi="Arial" w:cs="Arial"/>
          <w:sz w:val="24"/>
          <w:szCs w:val="24"/>
          <w:lang w:eastAsia="en-US"/>
        </w:rPr>
        <w:t xml:space="preserve"> jakości za wady wykonanych robót oraz wszelkich użytych do wykonania przedmiotowej umowy materiałów z wyłączeniem:</w:t>
      </w:r>
    </w:p>
    <w:p w:rsidR="00EF542B" w:rsidRPr="00F42094" w:rsidRDefault="00006C56" w:rsidP="00ED5731">
      <w:pPr>
        <w:pStyle w:val="Akapitzlist"/>
        <w:widowControl w:val="0"/>
        <w:numPr>
          <w:ilvl w:val="0"/>
          <w:numId w:val="5"/>
        </w:numPr>
        <w:spacing w:line="0" w:lineRule="atLeast"/>
        <w:jc w:val="both"/>
        <w:rPr>
          <w:rFonts w:ascii="Arial" w:hAnsi="Arial" w:cs="Arial"/>
          <w:snapToGrid w:val="0"/>
          <w:sz w:val="24"/>
          <w:szCs w:val="24"/>
        </w:rPr>
      </w:pPr>
      <w:r w:rsidRPr="00F42094">
        <w:rPr>
          <w:rFonts w:ascii="Arial" w:hAnsi="Arial" w:cs="Arial"/>
          <w:snapToGrid w:val="0"/>
          <w:sz w:val="24"/>
          <w:szCs w:val="24"/>
        </w:rPr>
        <w:t xml:space="preserve">gwarancji na wykonanie </w:t>
      </w:r>
      <w:r w:rsidR="000F123C" w:rsidRPr="00F42094">
        <w:rPr>
          <w:rFonts w:ascii="Arial" w:hAnsi="Arial" w:cs="Arial"/>
          <w:snapToGrid w:val="0"/>
          <w:sz w:val="24"/>
          <w:szCs w:val="24"/>
        </w:rPr>
        <w:t xml:space="preserve">i pielęgnację </w:t>
      </w:r>
      <w:r w:rsidRPr="00F42094">
        <w:rPr>
          <w:rFonts w:ascii="Arial" w:hAnsi="Arial" w:cs="Arial"/>
          <w:snapToGrid w:val="0"/>
          <w:sz w:val="24"/>
          <w:szCs w:val="24"/>
        </w:rPr>
        <w:t>trawników</w:t>
      </w:r>
      <w:r w:rsidR="000F123C" w:rsidRPr="00F42094">
        <w:rPr>
          <w:rFonts w:ascii="Arial" w:hAnsi="Arial" w:cs="Arial"/>
          <w:snapToGrid w:val="0"/>
          <w:sz w:val="24"/>
          <w:szCs w:val="24"/>
        </w:rPr>
        <w:t xml:space="preserve"> (w tym koszenie)</w:t>
      </w:r>
      <w:r w:rsidRPr="00F42094">
        <w:rPr>
          <w:rFonts w:ascii="Arial" w:hAnsi="Arial" w:cs="Arial"/>
          <w:snapToGrid w:val="0"/>
          <w:sz w:val="24"/>
          <w:szCs w:val="24"/>
        </w:rPr>
        <w:t xml:space="preserve">, która wynosi </w:t>
      </w:r>
      <w:r w:rsidRPr="00F42094">
        <w:rPr>
          <w:rFonts w:ascii="Arial" w:hAnsi="Arial" w:cs="Arial"/>
          <w:b/>
          <w:snapToGrid w:val="0"/>
          <w:sz w:val="24"/>
          <w:szCs w:val="24"/>
        </w:rPr>
        <w:t>12 miesięcy</w:t>
      </w:r>
      <w:r w:rsidR="00EF542B" w:rsidRPr="00F42094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006C56" w:rsidRPr="00F42094" w:rsidRDefault="00EF542B" w:rsidP="00ED5731">
      <w:pPr>
        <w:pStyle w:val="Akapitzlist"/>
        <w:widowControl w:val="0"/>
        <w:numPr>
          <w:ilvl w:val="0"/>
          <w:numId w:val="5"/>
        </w:numPr>
        <w:spacing w:line="0" w:lineRule="atLeast"/>
        <w:jc w:val="both"/>
        <w:rPr>
          <w:rFonts w:ascii="Arial" w:hAnsi="Arial" w:cs="Arial"/>
          <w:snapToGrid w:val="0"/>
          <w:sz w:val="24"/>
          <w:szCs w:val="24"/>
        </w:rPr>
      </w:pPr>
      <w:r w:rsidRPr="00F42094">
        <w:rPr>
          <w:rFonts w:ascii="Arial" w:hAnsi="Arial" w:cs="Arial"/>
          <w:sz w:val="24"/>
          <w:szCs w:val="24"/>
          <w:lang w:eastAsia="en-US"/>
        </w:rPr>
        <w:t>gwarancji na oznakowanie poziome grubowarstwowe</w:t>
      </w:r>
      <w:r w:rsidR="000F123C" w:rsidRPr="00F42094">
        <w:rPr>
          <w:rFonts w:ascii="Arial" w:hAnsi="Arial" w:cs="Arial"/>
          <w:sz w:val="24"/>
          <w:szCs w:val="24"/>
          <w:lang w:eastAsia="en-US"/>
        </w:rPr>
        <w:t>,</w:t>
      </w:r>
      <w:r w:rsidRPr="00F42094">
        <w:rPr>
          <w:rFonts w:ascii="Arial" w:hAnsi="Arial" w:cs="Arial"/>
          <w:sz w:val="24"/>
          <w:szCs w:val="24"/>
          <w:lang w:eastAsia="en-US"/>
        </w:rPr>
        <w:t xml:space="preserve"> która wynosi </w:t>
      </w:r>
      <w:r w:rsidRPr="00F42094">
        <w:rPr>
          <w:rFonts w:ascii="Arial" w:hAnsi="Arial" w:cs="Arial"/>
          <w:b/>
          <w:sz w:val="24"/>
          <w:szCs w:val="24"/>
          <w:lang w:eastAsia="en-US"/>
        </w:rPr>
        <w:t>36 miesięcy</w:t>
      </w:r>
    </w:p>
    <w:p w:rsidR="005E33A7" w:rsidRPr="00F42094" w:rsidRDefault="005E33A7" w:rsidP="00ED5731">
      <w:pPr>
        <w:pStyle w:val="Akapitzlist"/>
        <w:widowControl w:val="0"/>
        <w:numPr>
          <w:ilvl w:val="0"/>
          <w:numId w:val="5"/>
        </w:numPr>
        <w:spacing w:line="0" w:lineRule="atLeast"/>
        <w:jc w:val="both"/>
        <w:rPr>
          <w:rFonts w:ascii="Arial" w:hAnsi="Arial" w:cs="Arial"/>
          <w:snapToGrid w:val="0"/>
          <w:sz w:val="24"/>
          <w:szCs w:val="24"/>
        </w:rPr>
      </w:pPr>
      <w:r w:rsidRPr="00F42094">
        <w:rPr>
          <w:rFonts w:ascii="Arial" w:hAnsi="Arial" w:cs="Arial"/>
          <w:sz w:val="24"/>
          <w:szCs w:val="24"/>
        </w:rPr>
        <w:t>gwarancji na oznakowanie poziome cien</w:t>
      </w:r>
      <w:bookmarkStart w:id="1" w:name="_GoBack"/>
      <w:bookmarkEnd w:id="1"/>
      <w:r w:rsidRPr="00F42094">
        <w:rPr>
          <w:rFonts w:ascii="Arial" w:hAnsi="Arial" w:cs="Arial"/>
          <w:sz w:val="24"/>
          <w:szCs w:val="24"/>
        </w:rPr>
        <w:t xml:space="preserve">kowarstwowe, która wynosi </w:t>
      </w:r>
      <w:r w:rsidRPr="00F42094">
        <w:rPr>
          <w:rFonts w:ascii="Arial" w:hAnsi="Arial" w:cs="Arial"/>
          <w:sz w:val="24"/>
          <w:szCs w:val="24"/>
        </w:rPr>
        <w:br/>
      </w:r>
      <w:r w:rsidRPr="00F42094">
        <w:rPr>
          <w:rFonts w:ascii="Arial" w:hAnsi="Arial" w:cs="Arial"/>
          <w:b/>
          <w:sz w:val="24"/>
          <w:szCs w:val="24"/>
        </w:rPr>
        <w:t>12 miesięcy</w:t>
      </w:r>
      <w:r w:rsidRPr="00F42094">
        <w:rPr>
          <w:rFonts w:ascii="Arial" w:hAnsi="Arial" w:cs="Arial"/>
          <w:sz w:val="24"/>
          <w:szCs w:val="24"/>
        </w:rPr>
        <w:t xml:space="preserve"> od daty odbioru końcowego całości przedmiotu umowy</w:t>
      </w:r>
    </w:p>
    <w:p w:rsidR="008F552E" w:rsidRPr="00BD7FCB" w:rsidRDefault="008F552E" w:rsidP="00BD7FCB">
      <w:pPr>
        <w:widowControl w:val="0"/>
        <w:spacing w:line="0" w:lineRule="atLeas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BD7FCB">
        <w:rPr>
          <w:rFonts w:ascii="Arial" w:hAnsi="Arial" w:cs="Arial"/>
          <w:snapToGrid w:val="0"/>
          <w:sz w:val="24"/>
          <w:szCs w:val="24"/>
        </w:rPr>
        <w:t xml:space="preserve">    Na przedmiotowe roboty obowiązuje okres rękojmi za wady zgodny z okresem gwarancji jakości.</w:t>
      </w:r>
    </w:p>
    <w:p w:rsidR="008F552E" w:rsidRDefault="008F552E" w:rsidP="00BD7FCB">
      <w:pPr>
        <w:widowControl w:val="0"/>
        <w:spacing w:line="0" w:lineRule="atLeas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BD7FCB">
        <w:rPr>
          <w:rFonts w:ascii="Arial" w:hAnsi="Arial" w:cs="Arial"/>
          <w:snapToGrid w:val="0"/>
          <w:sz w:val="24"/>
          <w:szCs w:val="24"/>
        </w:rPr>
        <w:t xml:space="preserve">    Początkowy bieg terminów gwarancji jakości i rękojmi za wady będzie liczony od daty odbioru końcowego całości przedmiotu umowy.</w:t>
      </w:r>
    </w:p>
    <w:p w:rsidR="00EF542B" w:rsidRDefault="00EF542B" w:rsidP="00EF542B">
      <w:pPr>
        <w:autoSpaceDE w:val="0"/>
        <w:autoSpaceDN w:val="0"/>
        <w:adjustRightInd w:val="0"/>
        <w:spacing w:line="0" w:lineRule="atLeast"/>
        <w:ind w:left="425"/>
        <w:jc w:val="both"/>
        <w:rPr>
          <w:rFonts w:ascii="Arial" w:hAnsi="Arial" w:cs="Arial"/>
          <w:i/>
          <w:color w:val="0070C0"/>
        </w:rPr>
      </w:pPr>
    </w:p>
    <w:p w:rsidR="00EF542B" w:rsidRPr="00FF7F3D" w:rsidRDefault="00EF542B" w:rsidP="00EF542B">
      <w:pPr>
        <w:autoSpaceDE w:val="0"/>
        <w:autoSpaceDN w:val="0"/>
        <w:adjustRightInd w:val="0"/>
        <w:spacing w:line="0" w:lineRule="atLeast"/>
        <w:ind w:left="425"/>
        <w:jc w:val="both"/>
        <w:rPr>
          <w:rFonts w:ascii="Arial" w:hAnsi="Arial" w:cs="Arial"/>
          <w:i/>
          <w:color w:val="0070C0"/>
        </w:rPr>
      </w:pPr>
      <w:r w:rsidRPr="00FF7F3D">
        <w:rPr>
          <w:rFonts w:ascii="Arial" w:hAnsi="Arial" w:cs="Arial"/>
          <w:i/>
          <w:color w:val="0070C0"/>
        </w:rPr>
        <w:t xml:space="preserve">Minimalny okres gwarancji jakości: </w:t>
      </w:r>
      <w:r w:rsidRPr="00EF542B">
        <w:rPr>
          <w:rFonts w:ascii="Arial" w:hAnsi="Arial" w:cs="Arial"/>
          <w:b/>
          <w:i/>
          <w:color w:val="0070C0"/>
        </w:rPr>
        <w:t>3</w:t>
      </w:r>
      <w:r>
        <w:rPr>
          <w:rFonts w:ascii="Arial" w:hAnsi="Arial" w:cs="Arial"/>
          <w:i/>
          <w:color w:val="0070C0"/>
        </w:rPr>
        <w:t xml:space="preserve"> </w:t>
      </w:r>
      <w:r w:rsidRPr="00FF7F3D">
        <w:rPr>
          <w:rFonts w:ascii="Arial" w:hAnsi="Arial" w:cs="Arial"/>
          <w:b/>
          <w:i/>
          <w:color w:val="0070C0"/>
        </w:rPr>
        <w:t>lat</w:t>
      </w:r>
      <w:r>
        <w:rPr>
          <w:rFonts w:ascii="Arial" w:hAnsi="Arial" w:cs="Arial"/>
          <w:b/>
          <w:i/>
          <w:color w:val="0070C0"/>
        </w:rPr>
        <w:t>a</w:t>
      </w:r>
      <w:r w:rsidRPr="00FF7F3D">
        <w:rPr>
          <w:rFonts w:ascii="Arial" w:hAnsi="Arial" w:cs="Arial"/>
          <w:b/>
          <w:i/>
          <w:color w:val="0070C0"/>
        </w:rPr>
        <w:t xml:space="preserve"> </w:t>
      </w:r>
      <w:r w:rsidRPr="00FF7F3D">
        <w:rPr>
          <w:rFonts w:ascii="Arial" w:hAnsi="Arial" w:cs="Arial"/>
          <w:i/>
          <w:color w:val="0070C0"/>
        </w:rPr>
        <w:t>od daty odbioru końcowego całości przedmiotu umowy.</w:t>
      </w:r>
    </w:p>
    <w:p w:rsidR="00EF542B" w:rsidRDefault="00EF542B" w:rsidP="00EF542B">
      <w:pPr>
        <w:autoSpaceDE w:val="0"/>
        <w:autoSpaceDN w:val="0"/>
        <w:adjustRightInd w:val="0"/>
        <w:spacing w:line="0" w:lineRule="atLeast"/>
        <w:ind w:left="425"/>
        <w:jc w:val="both"/>
        <w:rPr>
          <w:rFonts w:ascii="Arial" w:hAnsi="Arial" w:cs="Arial"/>
          <w:i/>
          <w:color w:val="0070C0"/>
        </w:rPr>
      </w:pPr>
      <w:r w:rsidRPr="00FF7F3D">
        <w:rPr>
          <w:rFonts w:ascii="Arial" w:hAnsi="Arial" w:cs="Arial"/>
          <w:i/>
          <w:color w:val="0070C0"/>
        </w:rPr>
        <w:t xml:space="preserve">Maksymalny okres gwarancji jakości: </w:t>
      </w:r>
      <w:r>
        <w:rPr>
          <w:rFonts w:ascii="Arial" w:hAnsi="Arial" w:cs="Arial"/>
          <w:b/>
          <w:i/>
          <w:color w:val="0070C0"/>
        </w:rPr>
        <w:t>4</w:t>
      </w:r>
      <w:r w:rsidRPr="00FF7F3D">
        <w:rPr>
          <w:rFonts w:ascii="Arial" w:hAnsi="Arial" w:cs="Arial"/>
          <w:b/>
          <w:i/>
          <w:color w:val="0070C0"/>
        </w:rPr>
        <w:t xml:space="preserve"> lat</w:t>
      </w:r>
      <w:r>
        <w:rPr>
          <w:rFonts w:ascii="Arial" w:hAnsi="Arial" w:cs="Arial"/>
          <w:b/>
          <w:i/>
          <w:color w:val="0070C0"/>
        </w:rPr>
        <w:t>a</w:t>
      </w:r>
      <w:r w:rsidRPr="00FF7F3D">
        <w:rPr>
          <w:rFonts w:ascii="Arial" w:hAnsi="Arial" w:cs="Arial"/>
          <w:b/>
          <w:i/>
          <w:color w:val="0070C0"/>
        </w:rPr>
        <w:t xml:space="preserve"> </w:t>
      </w:r>
      <w:r w:rsidRPr="00FF7F3D">
        <w:rPr>
          <w:rFonts w:ascii="Arial" w:hAnsi="Arial" w:cs="Arial"/>
          <w:i/>
          <w:color w:val="0070C0"/>
        </w:rPr>
        <w:t>od daty odbioru końcowego całości przedmiotu umowy.</w:t>
      </w:r>
    </w:p>
    <w:p w:rsidR="00EF542B" w:rsidRPr="00EF542B" w:rsidRDefault="00EF542B" w:rsidP="00EF542B">
      <w:pPr>
        <w:autoSpaceDE w:val="0"/>
        <w:autoSpaceDN w:val="0"/>
        <w:adjustRightInd w:val="0"/>
        <w:spacing w:line="0" w:lineRule="atLeast"/>
        <w:ind w:left="425"/>
        <w:jc w:val="both"/>
        <w:rPr>
          <w:rFonts w:ascii="Arial" w:hAnsi="Arial" w:cs="Arial"/>
          <w:i/>
          <w:color w:val="0070C0"/>
        </w:rPr>
      </w:pPr>
      <w:r w:rsidRPr="00FF7F3D">
        <w:rPr>
          <w:rFonts w:ascii="Arial" w:hAnsi="Arial" w:cs="Arial"/>
          <w:i/>
          <w:color w:val="0070C0"/>
        </w:rPr>
        <w:t xml:space="preserve">W przypadku, gdy Wykonawca nie wpisze żadnego okresu gwarancji w ww. punkcie, Zamawiający przyjmie, że Wykonawca udzielił gwarancji jakości na okres </w:t>
      </w:r>
      <w:r>
        <w:rPr>
          <w:rFonts w:ascii="Arial" w:hAnsi="Arial" w:cs="Arial"/>
          <w:i/>
          <w:color w:val="0070C0"/>
        </w:rPr>
        <w:t>3</w:t>
      </w:r>
      <w:r w:rsidRPr="00FF7F3D">
        <w:rPr>
          <w:rFonts w:ascii="Arial" w:hAnsi="Arial" w:cs="Arial"/>
          <w:i/>
          <w:color w:val="0070C0"/>
        </w:rPr>
        <w:t xml:space="preserve"> lat i otrzyma w tym kryterium 0 pkt.</w:t>
      </w:r>
    </w:p>
    <w:p w:rsidR="003200C5" w:rsidRDefault="003200C5" w:rsidP="008F552E">
      <w:pPr>
        <w:widowControl w:val="0"/>
        <w:spacing w:line="320" w:lineRule="exac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</w:p>
    <w:p w:rsidR="00EE447D" w:rsidRPr="009E6DAA" w:rsidRDefault="00EE447D" w:rsidP="00ED5731">
      <w:pPr>
        <w:pStyle w:val="Akapitzlist"/>
        <w:widowControl w:val="0"/>
        <w:numPr>
          <w:ilvl w:val="0"/>
          <w:numId w:val="1"/>
        </w:numPr>
        <w:tabs>
          <w:tab w:val="left" w:leader="dot" w:pos="8222"/>
        </w:tabs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B1AA2">
        <w:rPr>
          <w:rFonts w:ascii="Arial" w:eastAsia="Calibri" w:hAnsi="Arial" w:cs="Arial"/>
          <w:sz w:val="24"/>
          <w:szCs w:val="24"/>
        </w:rPr>
        <w:t>Oświadczam/y</w:t>
      </w:r>
      <w:r w:rsidR="009E6DAA" w:rsidRPr="009E6DAA">
        <w:rPr>
          <w:rFonts w:ascii="Arial" w:eastAsia="Calibri" w:hAnsi="Arial" w:cs="Arial"/>
          <w:color w:val="0070C0"/>
          <w:sz w:val="24"/>
          <w:szCs w:val="24"/>
        </w:rPr>
        <w:t>/***</w:t>
      </w:r>
      <w:r w:rsidRPr="00EB1AA2">
        <w:rPr>
          <w:rFonts w:ascii="Arial" w:eastAsia="Calibri" w:hAnsi="Arial" w:cs="Arial"/>
          <w:sz w:val="24"/>
          <w:szCs w:val="24"/>
        </w:rPr>
        <w:t xml:space="preserve">, że </w:t>
      </w:r>
      <w:r w:rsidRPr="00EB1AA2">
        <w:rPr>
          <w:rFonts w:ascii="Arial" w:eastAsia="Calibri" w:hAnsi="Arial" w:cs="Arial"/>
          <w:b/>
          <w:sz w:val="24"/>
          <w:szCs w:val="24"/>
        </w:rPr>
        <w:t>zamierzamy powierzyć do wykonania podwykonawcom następujące części zamówienia</w:t>
      </w:r>
      <w:r w:rsidR="009E6DAA">
        <w:rPr>
          <w:rFonts w:ascii="Arial" w:eastAsia="Calibri" w:hAnsi="Arial" w:cs="Arial"/>
          <w:i/>
          <w:sz w:val="24"/>
          <w:szCs w:val="24"/>
        </w:rPr>
        <w:t>.</w:t>
      </w:r>
    </w:p>
    <w:p w:rsidR="00E84A1E" w:rsidRDefault="009E6DAA" w:rsidP="009E6DAA">
      <w:pPr>
        <w:pStyle w:val="Akapitzlist"/>
        <w:widowControl w:val="0"/>
        <w:tabs>
          <w:tab w:val="left" w:leader="dot" w:pos="8222"/>
        </w:tabs>
        <w:ind w:left="426"/>
        <w:jc w:val="both"/>
        <w:rPr>
          <w:rFonts w:ascii="Arial" w:eastAsia="Calibri" w:hAnsi="Arial" w:cs="Arial"/>
          <w:i/>
          <w:color w:val="0070C0"/>
        </w:rPr>
      </w:pPr>
      <w:r w:rsidRPr="009E6DAA">
        <w:rPr>
          <w:rFonts w:ascii="Arial" w:eastAsia="Calibri" w:hAnsi="Arial" w:cs="Arial"/>
          <w:i/>
          <w:color w:val="0070C0"/>
        </w:rPr>
        <w:t xml:space="preserve">/*** - należy wypełnić, jeżeli dotyczy; </w:t>
      </w:r>
    </w:p>
    <w:p w:rsidR="009E6DAA" w:rsidRPr="009E6DAA" w:rsidRDefault="009E6DAA" w:rsidP="009E6DAA">
      <w:pPr>
        <w:pStyle w:val="Akapitzlist"/>
        <w:widowControl w:val="0"/>
        <w:tabs>
          <w:tab w:val="left" w:leader="dot" w:pos="8222"/>
        </w:tabs>
        <w:ind w:left="426"/>
        <w:jc w:val="both"/>
        <w:rPr>
          <w:rFonts w:ascii="Arial" w:eastAsia="Calibri" w:hAnsi="Arial" w:cs="Arial"/>
          <w:i/>
          <w:color w:val="0070C0"/>
        </w:rPr>
      </w:pPr>
      <w:r w:rsidRPr="009E6DAA">
        <w:rPr>
          <w:rFonts w:ascii="Arial" w:eastAsia="Calibri" w:hAnsi="Arial" w:cs="Arial"/>
          <w:i/>
          <w:color w:val="0070C0"/>
        </w:rPr>
        <w:t xml:space="preserve">jeżeli </w:t>
      </w:r>
      <w:r>
        <w:rPr>
          <w:rFonts w:ascii="Arial" w:eastAsia="Calibri" w:hAnsi="Arial" w:cs="Arial"/>
          <w:i/>
          <w:color w:val="0070C0"/>
        </w:rPr>
        <w:t>dotyczy</w:t>
      </w:r>
      <w:r w:rsidRPr="009E6DAA">
        <w:rPr>
          <w:rFonts w:ascii="Arial" w:eastAsia="Calibri" w:hAnsi="Arial" w:cs="Arial"/>
          <w:i/>
          <w:color w:val="0070C0"/>
        </w:rPr>
        <w:t xml:space="preserve"> i jest to wiadome, należy również podać nazwy proponowanych podwykonawców</w:t>
      </w:r>
    </w:p>
    <w:p w:rsidR="003200C5" w:rsidRDefault="003200C5" w:rsidP="003200C5">
      <w:pPr>
        <w:widowControl w:val="0"/>
        <w:tabs>
          <w:tab w:val="left" w:leader="dot" w:pos="8222"/>
        </w:tabs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9072" w:type="dxa"/>
        <w:tblInd w:w="250" w:type="dxa"/>
        <w:tblLook w:val="04A0" w:firstRow="1" w:lastRow="0" w:firstColumn="1" w:lastColumn="0" w:noHBand="0" w:noVBand="1"/>
      </w:tblPr>
      <w:tblGrid>
        <w:gridCol w:w="851"/>
        <w:gridCol w:w="5398"/>
        <w:gridCol w:w="2823"/>
      </w:tblGrid>
      <w:tr w:rsidR="00EE447D" w:rsidRPr="00BD4AEE" w:rsidTr="00EE447D">
        <w:trPr>
          <w:trHeight w:val="721"/>
        </w:trPr>
        <w:tc>
          <w:tcPr>
            <w:tcW w:w="851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398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Opis części zamówienia przewidzianej do wykonania przez podwykonawcę</w:t>
            </w:r>
          </w:p>
        </w:tc>
        <w:tc>
          <w:tcPr>
            <w:tcW w:w="2823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Firma podwykonawcy</w:t>
            </w:r>
          </w:p>
        </w:tc>
      </w:tr>
      <w:tr w:rsidR="00EE447D" w:rsidRPr="00BD4AEE" w:rsidTr="00EE447D">
        <w:trPr>
          <w:trHeight w:val="535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E447D" w:rsidRPr="00BD4AEE" w:rsidTr="00EE447D">
        <w:trPr>
          <w:trHeight w:val="556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E447D" w:rsidRPr="00BD4AEE" w:rsidTr="00EE447D">
        <w:trPr>
          <w:trHeight w:val="556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E447D" w:rsidRPr="00BD4AEE" w:rsidRDefault="00EE447D" w:rsidP="00EE447D">
      <w:pPr>
        <w:widowControl w:val="0"/>
        <w:tabs>
          <w:tab w:val="left" w:leader="dot" w:pos="8222"/>
        </w:tabs>
        <w:ind w:right="-447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</w:p>
    <w:p w:rsidR="002E242C" w:rsidRPr="009E6DAA" w:rsidRDefault="002E242C" w:rsidP="009E6DAA">
      <w:pPr>
        <w:pStyle w:val="Akapitzlist"/>
        <w:widowControl w:val="0"/>
        <w:numPr>
          <w:ilvl w:val="0"/>
          <w:numId w:val="1"/>
        </w:numPr>
        <w:tabs>
          <w:tab w:val="left" w:leader="dot" w:pos="8222"/>
        </w:tabs>
        <w:spacing w:line="0" w:lineRule="atLeast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Stosownie</w:t>
      </w:r>
      <w:r w:rsidR="00BD7FCB" w:rsidRPr="009E6DAA">
        <w:rPr>
          <w:rFonts w:ascii="Arial" w:hAnsi="Arial" w:cs="Arial"/>
          <w:color w:val="0070C0"/>
          <w:sz w:val="24"/>
          <w:szCs w:val="24"/>
        </w:rPr>
        <w:t>/</w:t>
      </w:r>
      <w:r w:rsidRPr="009E6DAA">
        <w:rPr>
          <w:rFonts w:ascii="Arial" w:eastAsia="Calibri" w:hAnsi="Arial" w:cs="Arial"/>
          <w:color w:val="0070C0"/>
          <w:sz w:val="24"/>
          <w:szCs w:val="24"/>
        </w:rPr>
        <w:t>**</w:t>
      </w:r>
      <w:r w:rsidR="009E6DAA" w:rsidRPr="009E6DAA">
        <w:rPr>
          <w:rFonts w:ascii="Arial" w:eastAsia="Calibri" w:hAnsi="Arial" w:cs="Arial"/>
          <w:color w:val="0070C0"/>
          <w:sz w:val="24"/>
          <w:szCs w:val="24"/>
        </w:rPr>
        <w:t>**</w:t>
      </w:r>
      <w:r w:rsidRPr="009A4839">
        <w:rPr>
          <w:rFonts w:ascii="Arial" w:hAnsi="Arial" w:cs="Arial"/>
          <w:sz w:val="24"/>
          <w:szCs w:val="24"/>
        </w:rPr>
        <w:t xml:space="preserve"> do art. 225 ust. 2 ustawy PZP oświadczam/y, że wybór naszej oferty</w:t>
      </w:r>
      <w:r w:rsidR="009E6DAA">
        <w:rPr>
          <w:rFonts w:ascii="Arial" w:hAnsi="Arial" w:cs="Arial"/>
          <w:sz w:val="24"/>
          <w:szCs w:val="24"/>
        </w:rPr>
        <w:t xml:space="preserve"> </w:t>
      </w:r>
      <w:r w:rsidRPr="009E6DAA">
        <w:rPr>
          <w:rFonts w:ascii="Arial" w:hAnsi="Arial" w:cs="Arial"/>
          <w:sz w:val="24"/>
          <w:szCs w:val="24"/>
        </w:rPr>
        <w:lastRenderedPageBreak/>
        <w:t>będzie</w:t>
      </w:r>
      <w:r w:rsidRPr="009E6DAA">
        <w:rPr>
          <w:rFonts w:ascii="Arial" w:hAnsi="Arial" w:cs="Arial"/>
          <w:b/>
          <w:sz w:val="24"/>
          <w:szCs w:val="24"/>
        </w:rPr>
        <w:t xml:space="preserve"> </w:t>
      </w:r>
      <w:r w:rsidRPr="009E6DAA">
        <w:rPr>
          <w:rFonts w:ascii="Arial" w:hAnsi="Arial" w:cs="Arial"/>
          <w:sz w:val="24"/>
          <w:szCs w:val="24"/>
        </w:rPr>
        <w:t xml:space="preserve">prowadził do powstania u Zamawiającego obowiązku podatkowego zgodnie z przepisami ustawy  z dnia 11 marca 2004 r. o podatku od towarów </w:t>
      </w:r>
      <w:r w:rsidRPr="009E6DAA">
        <w:rPr>
          <w:rFonts w:ascii="Arial" w:hAnsi="Arial" w:cs="Arial"/>
          <w:sz w:val="24"/>
          <w:szCs w:val="24"/>
        </w:rPr>
        <w:br/>
        <w:t xml:space="preserve">i usług </w:t>
      </w:r>
      <w:r w:rsidR="009E6DAA">
        <w:rPr>
          <w:rFonts w:ascii="Arial" w:hAnsi="Arial" w:cs="Arial"/>
          <w:sz w:val="24"/>
          <w:szCs w:val="24"/>
        </w:rPr>
        <w:t>i</w:t>
      </w:r>
      <w:r w:rsidRPr="009E6DAA">
        <w:rPr>
          <w:rFonts w:ascii="Arial" w:hAnsi="Arial" w:cs="Arial"/>
          <w:sz w:val="24"/>
          <w:szCs w:val="24"/>
        </w:rPr>
        <w:t xml:space="preserve"> w związku z powyższym wskazujemy: </w:t>
      </w:r>
    </w:p>
    <w:p w:rsidR="002E242C" w:rsidRPr="009A4839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nazwy (rodzaju) towaru lub usługi, których dostawa lub świadczenie będą prowadziły do powstania obowiązku podatkowego: ….………</w:t>
      </w:r>
      <w:r w:rsidR="004E5B36">
        <w:rPr>
          <w:rFonts w:ascii="Arial" w:hAnsi="Arial" w:cs="Arial"/>
          <w:sz w:val="24"/>
          <w:szCs w:val="24"/>
        </w:rPr>
        <w:t>…...</w:t>
      </w:r>
      <w:r w:rsidRPr="009A4839">
        <w:rPr>
          <w:rFonts w:ascii="Arial" w:hAnsi="Arial" w:cs="Arial"/>
          <w:sz w:val="24"/>
          <w:szCs w:val="24"/>
        </w:rPr>
        <w:t>……...………… …………………………………………………………………………………</w:t>
      </w:r>
      <w:r w:rsidR="004E5B36">
        <w:rPr>
          <w:rFonts w:ascii="Arial" w:hAnsi="Arial" w:cs="Arial"/>
          <w:sz w:val="24"/>
          <w:szCs w:val="24"/>
        </w:rPr>
        <w:t>…...</w:t>
      </w:r>
      <w:r w:rsidRPr="009A4839">
        <w:rPr>
          <w:rFonts w:ascii="Arial" w:hAnsi="Arial" w:cs="Arial"/>
          <w:sz w:val="24"/>
          <w:szCs w:val="24"/>
        </w:rPr>
        <w:t xml:space="preserve">..……, </w:t>
      </w:r>
    </w:p>
    <w:p w:rsidR="002E242C" w:rsidRPr="009A4839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wartość towaru lub usługi objętego obowiązkiem podatkowym zamawiającego, bez kwoty podatku: …………….……………………………… ……………</w:t>
      </w:r>
      <w:r w:rsidR="004E5B36">
        <w:rPr>
          <w:rFonts w:ascii="Arial" w:hAnsi="Arial" w:cs="Arial"/>
          <w:sz w:val="24"/>
          <w:szCs w:val="24"/>
        </w:rPr>
        <w:t>………….</w:t>
      </w:r>
    </w:p>
    <w:p w:rsidR="002E242C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stawkę podatku od towarów i usług, która będzie miała zastosowanie:</w:t>
      </w:r>
      <w:r w:rsidRPr="0050342E">
        <w:rPr>
          <w:rFonts w:ascii="Arial" w:hAnsi="Arial" w:cs="Arial"/>
          <w:color w:val="FF0000"/>
          <w:sz w:val="24"/>
          <w:szCs w:val="24"/>
        </w:rPr>
        <w:t xml:space="preserve"> </w:t>
      </w:r>
      <w:r w:rsidRPr="009A4839">
        <w:rPr>
          <w:rFonts w:ascii="Arial" w:hAnsi="Arial" w:cs="Arial"/>
          <w:sz w:val="24"/>
          <w:szCs w:val="24"/>
        </w:rPr>
        <w:t>……</w:t>
      </w:r>
      <w:r w:rsidR="004E5B36">
        <w:rPr>
          <w:rFonts w:ascii="Arial" w:hAnsi="Arial" w:cs="Arial"/>
          <w:sz w:val="24"/>
          <w:szCs w:val="24"/>
        </w:rPr>
        <w:t>..</w:t>
      </w:r>
      <w:r w:rsidRPr="009A4839">
        <w:rPr>
          <w:rFonts w:ascii="Arial" w:hAnsi="Arial" w:cs="Arial"/>
          <w:sz w:val="24"/>
          <w:szCs w:val="24"/>
        </w:rPr>
        <w:t>……</w:t>
      </w:r>
    </w:p>
    <w:p w:rsidR="002E242C" w:rsidRPr="0088002D" w:rsidRDefault="002E242C" w:rsidP="004E5B36">
      <w:pPr>
        <w:widowControl w:val="0"/>
        <w:spacing w:line="0" w:lineRule="atLeast"/>
        <w:ind w:left="426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/**</w:t>
      </w:r>
      <w:r w:rsidR="009E6DAA">
        <w:rPr>
          <w:rFonts w:ascii="Arial" w:hAnsi="Arial" w:cs="Arial"/>
          <w:i/>
          <w:color w:val="0070C0"/>
        </w:rPr>
        <w:t>** -</w:t>
      </w:r>
      <w:r w:rsidR="004E5B36">
        <w:rPr>
          <w:rFonts w:ascii="Arial" w:hAnsi="Arial" w:cs="Arial"/>
          <w:i/>
          <w:color w:val="0070C0"/>
        </w:rPr>
        <w:t xml:space="preserve"> </w:t>
      </w:r>
      <w:r w:rsidR="009E6DAA">
        <w:rPr>
          <w:rFonts w:ascii="Arial" w:hAnsi="Arial" w:cs="Arial"/>
          <w:i/>
          <w:color w:val="0070C0"/>
        </w:rPr>
        <w:t>należy</w:t>
      </w:r>
      <w:r w:rsidR="004E5B36">
        <w:rPr>
          <w:rFonts w:ascii="Arial" w:hAnsi="Arial" w:cs="Arial"/>
          <w:i/>
          <w:color w:val="0070C0"/>
        </w:rPr>
        <w:t xml:space="preserve"> </w:t>
      </w:r>
      <w:r w:rsidR="009E6DAA">
        <w:rPr>
          <w:rFonts w:ascii="Arial" w:hAnsi="Arial" w:cs="Arial"/>
          <w:i/>
          <w:color w:val="0070C0"/>
        </w:rPr>
        <w:t xml:space="preserve"> wypełnić, jeżeli</w:t>
      </w:r>
      <w:r w:rsidRPr="0088002D">
        <w:rPr>
          <w:rFonts w:ascii="Arial" w:hAnsi="Arial" w:cs="Arial"/>
          <w:i/>
          <w:color w:val="0070C0"/>
        </w:rPr>
        <w:t xml:space="preserve"> dotyczy </w:t>
      </w:r>
      <w:r w:rsidR="009E6DAA">
        <w:rPr>
          <w:rFonts w:ascii="Arial" w:hAnsi="Arial" w:cs="Arial"/>
          <w:i/>
          <w:color w:val="0070C0"/>
        </w:rPr>
        <w:t xml:space="preserve">(chodzi o </w:t>
      </w:r>
      <w:r w:rsidRPr="0088002D">
        <w:rPr>
          <w:rFonts w:ascii="Arial" w:hAnsi="Arial" w:cs="Arial"/>
          <w:i/>
          <w:color w:val="0070C0"/>
        </w:rPr>
        <w:t>Wykonawców, których oferty będą generować</w:t>
      </w:r>
      <w:r w:rsidR="009E6DAA">
        <w:rPr>
          <w:rFonts w:ascii="Arial" w:hAnsi="Arial" w:cs="Arial"/>
          <w:i/>
          <w:color w:val="0070C0"/>
        </w:rPr>
        <w:t xml:space="preserve"> </w:t>
      </w:r>
      <w:r w:rsidRPr="0088002D">
        <w:rPr>
          <w:rFonts w:ascii="Arial" w:hAnsi="Arial" w:cs="Arial"/>
          <w:i/>
          <w:color w:val="0070C0"/>
        </w:rPr>
        <w:t>obowiązek doliczania wartości  podatku VAT do wartości netto oferty, tj. w przypadku:</w:t>
      </w:r>
    </w:p>
    <w:p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wewnątrzwspólnotowego nabycia towarów,</w:t>
      </w:r>
    </w:p>
    <w:p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mechanizmu odwróconego obciążenia, o którym mowa w art. 17 ust. 1 pkt.7 ustawy o podatku od towarów i usług,</w:t>
      </w:r>
    </w:p>
    <w:p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importu usług lub importu towarów, z którymi wiąże się obowiązek doliczenia przez Zamawiającego przy porównaniu cen ofertowych podatku VAT</w:t>
      </w:r>
      <w:r w:rsidR="004E5B36">
        <w:rPr>
          <w:rFonts w:ascii="Arial" w:hAnsi="Arial" w:cs="Arial"/>
          <w:i/>
          <w:color w:val="0070C0"/>
        </w:rPr>
        <w:t>)</w:t>
      </w:r>
    </w:p>
    <w:p w:rsidR="00EE447D" w:rsidRDefault="00EE447D" w:rsidP="00EE447D">
      <w:pPr>
        <w:widowControl w:val="0"/>
        <w:tabs>
          <w:tab w:val="left" w:pos="5954"/>
        </w:tabs>
        <w:spacing w:line="0" w:lineRule="atLeast"/>
        <w:ind w:left="5954" w:hanging="5954"/>
        <w:rPr>
          <w:rFonts w:ascii="Arial" w:hAnsi="Arial" w:cs="Arial"/>
          <w:i/>
          <w:color w:val="0070C0"/>
        </w:rPr>
      </w:pPr>
    </w:p>
    <w:p w:rsidR="002165E6" w:rsidRPr="00EB1AA2" w:rsidRDefault="002165E6" w:rsidP="00C84892">
      <w:pPr>
        <w:pStyle w:val="Akapitzlist"/>
        <w:widowControl w:val="0"/>
        <w:numPr>
          <w:ilvl w:val="0"/>
          <w:numId w:val="1"/>
        </w:numPr>
        <w:tabs>
          <w:tab w:val="left" w:leader="dot" w:pos="8222"/>
        </w:tabs>
        <w:spacing w:line="0" w:lineRule="atLeast"/>
        <w:ind w:left="426" w:right="-140" w:hanging="426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EB1AA2">
        <w:rPr>
          <w:rFonts w:ascii="Arial" w:hAnsi="Arial" w:cs="Arial"/>
          <w:snapToGrid w:val="0"/>
          <w:sz w:val="24"/>
          <w:szCs w:val="24"/>
        </w:rPr>
        <w:t>Akceptujemy warunki płat</w:t>
      </w:r>
      <w:r w:rsidR="00EE15DC" w:rsidRPr="00EB1AA2">
        <w:rPr>
          <w:rFonts w:ascii="Arial" w:hAnsi="Arial" w:cs="Arial"/>
          <w:snapToGrid w:val="0"/>
          <w:sz w:val="24"/>
          <w:szCs w:val="24"/>
        </w:rPr>
        <w:t>ności okr</w:t>
      </w:r>
      <w:r w:rsidR="00F84D2A" w:rsidRPr="00EB1AA2">
        <w:rPr>
          <w:rFonts w:ascii="Arial" w:hAnsi="Arial" w:cs="Arial"/>
          <w:snapToGrid w:val="0"/>
          <w:sz w:val="24"/>
          <w:szCs w:val="24"/>
        </w:rPr>
        <w:t xml:space="preserve">eślone w </w:t>
      </w:r>
      <w:r w:rsidR="00771EA8">
        <w:rPr>
          <w:rFonts w:ascii="Arial" w:hAnsi="Arial" w:cs="Arial"/>
          <w:snapToGrid w:val="0"/>
          <w:sz w:val="24"/>
          <w:szCs w:val="24"/>
        </w:rPr>
        <w:t xml:space="preserve">projektowanych </w:t>
      </w:r>
      <w:r w:rsidR="00BD6942">
        <w:rPr>
          <w:rFonts w:ascii="Arial" w:hAnsi="Arial" w:cs="Arial"/>
          <w:snapToGrid w:val="0"/>
          <w:sz w:val="24"/>
          <w:szCs w:val="24"/>
        </w:rPr>
        <w:t>postanowieniach</w:t>
      </w:r>
      <w:r w:rsidR="00F84D2A" w:rsidRPr="00EB1AA2">
        <w:rPr>
          <w:rFonts w:ascii="Arial" w:hAnsi="Arial" w:cs="Arial"/>
          <w:snapToGrid w:val="0"/>
          <w:sz w:val="24"/>
          <w:szCs w:val="24"/>
        </w:rPr>
        <w:t xml:space="preserve"> umowy                       </w:t>
      </w:r>
      <w:r w:rsidR="007E6CF7" w:rsidRPr="00EB1AA2">
        <w:rPr>
          <w:rFonts w:ascii="Arial" w:hAnsi="Arial" w:cs="Arial"/>
          <w:snapToGrid w:val="0"/>
          <w:sz w:val="24"/>
          <w:szCs w:val="24"/>
        </w:rPr>
        <w:t>do</w:t>
      </w:r>
      <w:r w:rsidRPr="00EB1AA2">
        <w:rPr>
          <w:rFonts w:ascii="Arial" w:hAnsi="Arial" w:cs="Arial"/>
          <w:snapToGrid w:val="0"/>
          <w:sz w:val="24"/>
          <w:szCs w:val="24"/>
        </w:rPr>
        <w:t xml:space="preserve"> </w:t>
      </w:r>
      <w:r w:rsidR="00BD653E" w:rsidRPr="00EB1AA2">
        <w:rPr>
          <w:rFonts w:ascii="Arial" w:hAnsi="Arial" w:cs="Arial"/>
          <w:snapToGrid w:val="0"/>
          <w:sz w:val="24"/>
          <w:szCs w:val="24"/>
        </w:rPr>
        <w:t xml:space="preserve"> </w:t>
      </w:r>
      <w:r w:rsidRPr="00EB1AA2">
        <w:rPr>
          <w:rFonts w:ascii="Arial" w:hAnsi="Arial" w:cs="Arial"/>
          <w:b/>
          <w:snapToGrid w:val="0"/>
          <w:sz w:val="24"/>
          <w:szCs w:val="24"/>
        </w:rPr>
        <w:t>30 dni.</w:t>
      </w:r>
    </w:p>
    <w:p w:rsidR="00DD03B4" w:rsidRPr="00BD653E" w:rsidRDefault="00DD03B4" w:rsidP="002E242C">
      <w:pPr>
        <w:widowControl w:val="0"/>
        <w:tabs>
          <w:tab w:val="left" w:leader="dot" w:pos="8222"/>
        </w:tabs>
        <w:spacing w:line="0" w:lineRule="atLeast"/>
        <w:ind w:right="-447"/>
        <w:jc w:val="both"/>
        <w:rPr>
          <w:rFonts w:ascii="Arial" w:hAnsi="Arial" w:cs="Arial"/>
          <w:snapToGrid w:val="0"/>
          <w:sz w:val="24"/>
          <w:szCs w:val="24"/>
        </w:rPr>
      </w:pPr>
    </w:p>
    <w:p w:rsidR="00EB1AA2" w:rsidRDefault="002165E6" w:rsidP="00ED5731">
      <w:pPr>
        <w:pStyle w:val="Akapitzlist"/>
        <w:numPr>
          <w:ilvl w:val="0"/>
          <w:numId w:val="1"/>
        </w:numPr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EB1AA2">
        <w:rPr>
          <w:rFonts w:ascii="Arial" w:hAnsi="Arial" w:cs="Arial"/>
          <w:snapToGrid w:val="0"/>
          <w:sz w:val="24"/>
          <w:szCs w:val="24"/>
        </w:rPr>
        <w:t xml:space="preserve">Oświadczamy, że uważamy się za związanych niniejszą ofertą </w:t>
      </w:r>
      <w:r w:rsidR="00EB1AA2" w:rsidRPr="00EB1AA2">
        <w:rPr>
          <w:rFonts w:ascii="Arial" w:hAnsi="Arial" w:cs="Arial"/>
          <w:snapToGrid w:val="0"/>
          <w:sz w:val="24"/>
          <w:szCs w:val="24"/>
        </w:rPr>
        <w:t>przez okres wskazany w SWZ.</w:t>
      </w:r>
    </w:p>
    <w:p w:rsidR="00EB1AA2" w:rsidRPr="00EB1AA2" w:rsidRDefault="00EB1AA2" w:rsidP="002E242C">
      <w:pPr>
        <w:pStyle w:val="Akapitzlist"/>
        <w:spacing w:line="0" w:lineRule="atLeast"/>
        <w:rPr>
          <w:rFonts w:ascii="Arial" w:hAnsi="Arial" w:cs="Arial"/>
          <w:snapToGrid w:val="0"/>
          <w:sz w:val="24"/>
          <w:szCs w:val="24"/>
        </w:rPr>
      </w:pPr>
    </w:p>
    <w:p w:rsidR="00962C18" w:rsidRDefault="00771EA8" w:rsidP="00962C18">
      <w:pPr>
        <w:pStyle w:val="Akapitzlist"/>
        <w:widowControl w:val="0"/>
        <w:numPr>
          <w:ilvl w:val="0"/>
          <w:numId w:val="1"/>
        </w:numPr>
        <w:tabs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694ABE">
        <w:rPr>
          <w:rFonts w:ascii="Arial" w:hAnsi="Arial" w:cs="Arial"/>
          <w:snapToGrid w:val="0"/>
          <w:sz w:val="24"/>
          <w:szCs w:val="24"/>
        </w:rPr>
        <w:t>Oświadczamy, że zapoznaliśmy się ze Specyfikacją Warunków Zamówienia i nie wnosimy do niej zastrzeżeń oraz zdobyliśmy konieczne informacje potrzebne                 do właściwego wykonania zamówienia.</w:t>
      </w:r>
    </w:p>
    <w:p w:rsidR="00962C18" w:rsidRPr="00962C18" w:rsidRDefault="00962C18" w:rsidP="00962C18">
      <w:pPr>
        <w:pStyle w:val="Akapitzlist"/>
        <w:rPr>
          <w:rFonts w:ascii="Arial" w:hAnsi="Arial" w:cs="Arial"/>
          <w:snapToGrid w:val="0"/>
          <w:sz w:val="24"/>
          <w:szCs w:val="24"/>
        </w:rPr>
      </w:pPr>
    </w:p>
    <w:p w:rsidR="00771EA8" w:rsidRPr="00962C18" w:rsidRDefault="00771EA8" w:rsidP="00962C18">
      <w:pPr>
        <w:pStyle w:val="Akapitzlist"/>
        <w:widowControl w:val="0"/>
        <w:numPr>
          <w:ilvl w:val="0"/>
          <w:numId w:val="1"/>
        </w:numPr>
        <w:tabs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962C18">
        <w:rPr>
          <w:rFonts w:ascii="Arial" w:hAnsi="Arial" w:cs="Arial"/>
          <w:snapToGrid w:val="0"/>
          <w:sz w:val="24"/>
          <w:szCs w:val="24"/>
        </w:rPr>
        <w:t>Oświadczamy, że zawart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e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w Specyfikacji  Warunków Zamówienia projektowan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e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postanowienia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umowy został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y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przez nas zaakceptowan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e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i zobowiązujemy się 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 xml:space="preserve">                       </w:t>
      </w:r>
      <w:r w:rsidRPr="00962C18">
        <w:rPr>
          <w:rFonts w:ascii="Arial" w:hAnsi="Arial" w:cs="Arial"/>
          <w:snapToGrid w:val="0"/>
          <w:sz w:val="24"/>
          <w:szCs w:val="24"/>
        </w:rPr>
        <w:t>w przypadku wybrania naszej oferty do zawarcia umowy na warunkach zgodnych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 xml:space="preserve">               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z niniejszą ofertą i określonych w SWZ, w miejscu i terminie wyznaczonym przez Zamawiającego</w:t>
      </w:r>
      <w:r w:rsidRPr="00962C18">
        <w:rPr>
          <w:rFonts w:ascii="Arial" w:eastAsia="Calibri" w:hAnsi="Arial" w:cs="Arial"/>
          <w:sz w:val="24"/>
          <w:szCs w:val="24"/>
        </w:rPr>
        <w:t xml:space="preserve"> oraz do wniesienia zabezpieczenia należytego wykonania umowy na zasadach określ</w:t>
      </w:r>
      <w:r w:rsidR="000D462C" w:rsidRPr="00962C18">
        <w:rPr>
          <w:rFonts w:ascii="Arial" w:eastAsia="Calibri" w:hAnsi="Arial" w:cs="Arial"/>
          <w:sz w:val="24"/>
          <w:szCs w:val="24"/>
        </w:rPr>
        <w:t>o</w:t>
      </w:r>
      <w:r w:rsidRPr="00962C18">
        <w:rPr>
          <w:rFonts w:ascii="Arial" w:eastAsia="Calibri" w:hAnsi="Arial" w:cs="Arial"/>
          <w:sz w:val="24"/>
          <w:szCs w:val="24"/>
        </w:rPr>
        <w:t>nych w SWZ.</w:t>
      </w:r>
    </w:p>
    <w:p w:rsidR="00771EA8" w:rsidRPr="00BD4AEE" w:rsidRDefault="00771EA8" w:rsidP="002E242C">
      <w:pPr>
        <w:widowControl w:val="0"/>
        <w:spacing w:line="0" w:lineRule="atLeast"/>
        <w:ind w:left="426"/>
        <w:contextualSpacing/>
        <w:jc w:val="both"/>
        <w:rPr>
          <w:rFonts w:ascii="Arial" w:hAnsi="Arial" w:cs="Arial"/>
          <w:snapToGrid w:val="0"/>
          <w:sz w:val="24"/>
          <w:szCs w:val="24"/>
        </w:rPr>
      </w:pPr>
    </w:p>
    <w:p w:rsidR="00771EA8" w:rsidRPr="00A27867" w:rsidRDefault="00771EA8" w:rsidP="00ED5731">
      <w:pPr>
        <w:pStyle w:val="Akapitzlist"/>
        <w:numPr>
          <w:ilvl w:val="0"/>
          <w:numId w:val="1"/>
        </w:numPr>
        <w:spacing w:line="0" w:lineRule="atLeast"/>
        <w:ind w:left="425" w:hanging="425"/>
        <w:jc w:val="both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EF542B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Oświadczamy, że wypełniliśmy obowiązki informacyjne przewidziane </w:t>
      </w:r>
      <w:r w:rsidRPr="00EF542B">
        <w:rPr>
          <w:rFonts w:ascii="Arial" w:eastAsia="Calibri" w:hAnsi="Arial" w:cs="Arial"/>
          <w:color w:val="000000"/>
          <w:sz w:val="24"/>
          <w:szCs w:val="24"/>
          <w:lang w:eastAsia="en-GB"/>
        </w:rPr>
        <w:br/>
        <w:t xml:space="preserve">w art. 13 lub art. 14 </w:t>
      </w:r>
      <w:r w:rsidRPr="00EF542B">
        <w:rPr>
          <w:rFonts w:ascii="Arial" w:eastAsia="Calibri" w:hAnsi="Arial" w:cs="Arial"/>
          <w:sz w:val="24"/>
          <w:szCs w:val="24"/>
          <w:lang w:eastAsia="en-GB"/>
        </w:rPr>
        <w:t xml:space="preserve">rozporządzenia Parlamentu Europejskiego i Rady (UE) 2016/679 z dnia 27 kwietnia 2016 r.   w sprawie ochrony osób fizycznych w związku z przetwarzaniem danych osobowych i w sprawie swobodnego przepływu takich danych oraz uchylenia dyrektywy 95/46/WE (ogólne rozporządzenie o ochronie danych), dalej RODO, </w:t>
      </w:r>
      <w:r w:rsidRPr="00EF542B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wobec osób fizycznych, </w:t>
      </w:r>
      <w:r w:rsidRPr="00EF542B">
        <w:rPr>
          <w:rFonts w:ascii="Arial" w:eastAsia="Calibri" w:hAnsi="Arial" w:cs="Arial"/>
          <w:sz w:val="24"/>
          <w:szCs w:val="24"/>
          <w:lang w:eastAsia="en-GB"/>
        </w:rPr>
        <w:t>od których dane osobowe bezpośrednio lub pośrednio pozyskałem</w:t>
      </w:r>
      <w:r w:rsidRPr="00EF542B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 w celu ubiegania się o udzielenie zamówienia publicznego w niniejszym postępowaniu</w:t>
      </w:r>
      <w:r w:rsidRPr="00A27867">
        <w:rPr>
          <w:rFonts w:ascii="Arial" w:eastAsia="Calibri" w:hAnsi="Arial" w:cs="Arial"/>
          <w:b/>
          <w:sz w:val="24"/>
          <w:szCs w:val="24"/>
          <w:lang w:eastAsia="en-GB"/>
        </w:rPr>
        <w:t>.</w:t>
      </w:r>
    </w:p>
    <w:p w:rsidR="00771EA8" w:rsidRPr="002E242C" w:rsidRDefault="00771EA8" w:rsidP="002E242C">
      <w:pPr>
        <w:widowControl w:val="0"/>
        <w:tabs>
          <w:tab w:val="num" w:pos="142"/>
        </w:tabs>
        <w:spacing w:line="0" w:lineRule="atLeast"/>
        <w:ind w:left="426"/>
        <w:jc w:val="both"/>
        <w:rPr>
          <w:rFonts w:ascii="Arial" w:eastAsia="Calibri" w:hAnsi="Arial" w:cs="Arial"/>
          <w:i/>
          <w:color w:val="0070C0"/>
        </w:rPr>
      </w:pPr>
      <w:r w:rsidRPr="002E242C">
        <w:rPr>
          <w:rFonts w:ascii="Arial" w:eastAsia="Calibri" w:hAnsi="Arial" w:cs="Arial"/>
          <w:i/>
          <w:color w:val="0070C0"/>
        </w:rPr>
        <w:t>W przypadku, gdy Wykonawca nie przekazuje danych osobowych innych niż bezpośrednio jego dotyczących lub zachodzi wyłączenie stosowania obowiązku informacyjnego, stosownie do art. 13 ust. 4 lub art. 14 ust. 5 RODO - treści oświadczenia wykonawca nie składa np. przez jego wykreślenie</w:t>
      </w:r>
    </w:p>
    <w:p w:rsidR="00694ABE" w:rsidRDefault="00694ABE" w:rsidP="002E242C">
      <w:pPr>
        <w:widowControl w:val="0"/>
        <w:tabs>
          <w:tab w:val="num" w:pos="142"/>
        </w:tabs>
        <w:spacing w:line="0" w:lineRule="atLeast"/>
        <w:jc w:val="both"/>
        <w:rPr>
          <w:rFonts w:ascii="Arial" w:eastAsia="Calibri" w:hAnsi="Arial" w:cs="Arial"/>
        </w:rPr>
      </w:pPr>
    </w:p>
    <w:p w:rsidR="00694ABE" w:rsidRDefault="00694ABE" w:rsidP="00ED5731">
      <w:pPr>
        <w:pStyle w:val="Akapitzlist"/>
        <w:widowControl w:val="0"/>
        <w:numPr>
          <w:ilvl w:val="0"/>
          <w:numId w:val="1"/>
        </w:numPr>
        <w:spacing w:line="0" w:lineRule="atLeast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Korespondencję w sprawie niniejszego postępowania należy kierować na adres    </w:t>
      </w:r>
    </w:p>
    <w:p w:rsid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694ABE" w:rsidRP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>e-mail: ……………</w:t>
      </w:r>
      <w:r w:rsidR="00A6181B">
        <w:rPr>
          <w:rFonts w:ascii="Arial" w:eastAsia="Calibri" w:hAnsi="Arial" w:cs="Arial"/>
          <w:sz w:val="24"/>
          <w:szCs w:val="24"/>
        </w:rPr>
        <w:t>………………………………………………………….</w:t>
      </w:r>
      <w:r w:rsidRPr="00694ABE">
        <w:rPr>
          <w:rFonts w:ascii="Arial" w:eastAsia="Calibri" w:hAnsi="Arial" w:cs="Arial"/>
          <w:sz w:val="24"/>
          <w:szCs w:val="24"/>
        </w:rPr>
        <w:t xml:space="preserve">………………   </w:t>
      </w:r>
    </w:p>
    <w:p w:rsid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694ABE" w:rsidRP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Osoba do kontaktu z Zamawiającym w sprawie niniejszej oferty: </w:t>
      </w:r>
    </w:p>
    <w:p w:rsidR="00771EA8" w:rsidRDefault="00771EA8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771EA8" w:rsidRPr="00FF4C7A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</w:t>
      </w:r>
      <w:r w:rsidR="00E7706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t</w:t>
      </w:r>
      <w:r w:rsidR="00771EA8" w:rsidRPr="005302DF">
        <w:rPr>
          <w:rFonts w:ascii="Arial" w:eastAsia="Calibri" w:hAnsi="Arial" w:cs="Arial"/>
          <w:sz w:val="24"/>
          <w:szCs w:val="24"/>
        </w:rPr>
        <w:t>el.</w:t>
      </w:r>
      <w:r w:rsidR="00E77068">
        <w:rPr>
          <w:rFonts w:ascii="Arial" w:eastAsia="Calibri" w:hAnsi="Arial" w:cs="Arial"/>
          <w:sz w:val="24"/>
          <w:szCs w:val="24"/>
        </w:rPr>
        <w:t xml:space="preserve">: </w:t>
      </w:r>
      <w:r>
        <w:rPr>
          <w:rFonts w:ascii="Arial" w:eastAsia="Calibri" w:hAnsi="Arial" w:cs="Arial"/>
        </w:rPr>
        <w:t xml:space="preserve">.……..…………………………………….…    </w:t>
      </w:r>
    </w:p>
    <w:p w:rsidR="00D20CED" w:rsidRPr="00165B58" w:rsidRDefault="00D20CED" w:rsidP="00165B58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i/>
          <w:snapToGrid w:val="0"/>
        </w:rPr>
      </w:pPr>
      <w:r w:rsidRPr="00165B58">
        <w:rPr>
          <w:rFonts w:ascii="Arial" w:eastAsia="Calibri" w:hAnsi="Arial" w:cs="Arial"/>
          <w:i/>
          <w:color w:val="0070C0"/>
        </w:rPr>
        <w:t xml:space="preserve"> </w:t>
      </w:r>
    </w:p>
    <w:p w:rsidR="00D20CED" w:rsidRPr="00F56B95" w:rsidRDefault="00D20CED" w:rsidP="00D20CED">
      <w:pPr>
        <w:pStyle w:val="Akapitzlist"/>
        <w:widowControl w:val="0"/>
        <w:tabs>
          <w:tab w:val="left" w:leader="dot" w:pos="6237"/>
        </w:tabs>
        <w:spacing w:line="0" w:lineRule="atLeast"/>
        <w:ind w:left="426" w:right="-48"/>
        <w:jc w:val="both"/>
        <w:rPr>
          <w:rFonts w:ascii="Arial" w:hAnsi="Arial" w:cs="Arial"/>
          <w:i/>
          <w:snapToGrid w:val="0"/>
        </w:rPr>
      </w:pPr>
    </w:p>
    <w:p w:rsidR="00962C18" w:rsidRDefault="00771EA8" w:rsidP="00962C18">
      <w:pPr>
        <w:pStyle w:val="Akapitzlist"/>
        <w:widowControl w:val="0"/>
        <w:numPr>
          <w:ilvl w:val="0"/>
          <w:numId w:val="1"/>
        </w:numPr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962C18">
        <w:rPr>
          <w:rFonts w:ascii="Arial" w:hAnsi="Arial" w:cs="Arial"/>
          <w:snapToGrid w:val="0"/>
          <w:sz w:val="24"/>
          <w:szCs w:val="24"/>
        </w:rPr>
        <w:t xml:space="preserve">Pod groźbą odpowiedzialności karnej oświadczam/y, że załączone do oferty </w:t>
      </w:r>
      <w:r w:rsidRPr="00962C18">
        <w:rPr>
          <w:rFonts w:ascii="Arial" w:hAnsi="Arial" w:cs="Arial"/>
          <w:snapToGrid w:val="0"/>
          <w:sz w:val="24"/>
          <w:szCs w:val="24"/>
        </w:rPr>
        <w:lastRenderedPageBreak/>
        <w:t xml:space="preserve">dokumenty opisują stan faktyczny i prawny aktualny na dzień otwarcia ofert </w:t>
      </w:r>
      <w:r w:rsidRPr="00962C18">
        <w:rPr>
          <w:rFonts w:ascii="Arial" w:hAnsi="Arial" w:cs="Arial"/>
          <w:snapToGrid w:val="0"/>
          <w:sz w:val="24"/>
          <w:szCs w:val="24"/>
        </w:rPr>
        <w:br/>
        <w:t>(art. 297 kk).</w:t>
      </w:r>
    </w:p>
    <w:p w:rsidR="005E33A7" w:rsidRDefault="005E33A7" w:rsidP="005E33A7">
      <w:pPr>
        <w:pStyle w:val="Akapitzlist"/>
        <w:widowControl w:val="0"/>
        <w:tabs>
          <w:tab w:val="left" w:leader="dot" w:pos="6237"/>
        </w:tabs>
        <w:spacing w:line="0" w:lineRule="atLeast"/>
        <w:ind w:left="426" w:right="-48"/>
        <w:jc w:val="both"/>
        <w:rPr>
          <w:rFonts w:ascii="Arial" w:hAnsi="Arial" w:cs="Arial"/>
          <w:snapToGrid w:val="0"/>
          <w:sz w:val="24"/>
          <w:szCs w:val="24"/>
        </w:rPr>
      </w:pPr>
    </w:p>
    <w:p w:rsidR="00771EA8" w:rsidRPr="00962C18" w:rsidRDefault="00694ABE" w:rsidP="00962C18">
      <w:pPr>
        <w:pStyle w:val="Akapitzlist"/>
        <w:widowControl w:val="0"/>
        <w:numPr>
          <w:ilvl w:val="0"/>
          <w:numId w:val="1"/>
        </w:numPr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962C18">
        <w:rPr>
          <w:rFonts w:ascii="Arial" w:hAnsi="Arial" w:cs="Arial"/>
          <w:snapToGrid w:val="0"/>
          <w:sz w:val="24"/>
          <w:szCs w:val="24"/>
        </w:rPr>
        <w:t>Załącznikami do niniejszego formularza oferty stanowiącymi integralną część oferty są</w:t>
      </w:r>
      <w:r w:rsidR="00771EA8" w:rsidRPr="00962C18">
        <w:rPr>
          <w:rFonts w:ascii="Arial" w:hAnsi="Arial" w:cs="Arial"/>
          <w:snapToGrid w:val="0"/>
          <w:sz w:val="24"/>
          <w:szCs w:val="24"/>
        </w:rPr>
        <w:t>:</w:t>
      </w:r>
    </w:p>
    <w:p w:rsidR="00771EA8" w:rsidRPr="00A14E51" w:rsidRDefault="00771EA8" w:rsidP="00771EA8">
      <w:pPr>
        <w:widowControl w:val="0"/>
        <w:tabs>
          <w:tab w:val="left" w:leader="dot" w:pos="6237"/>
        </w:tabs>
        <w:spacing w:line="360" w:lineRule="auto"/>
        <w:ind w:left="426" w:right="-45" w:hanging="426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napToGrid w:val="0"/>
          <w:sz w:val="24"/>
          <w:szCs w:val="24"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BD7FCB">
        <w:rPr>
          <w:rFonts w:ascii="Arial" w:hAnsi="Arial" w:cs="Arial"/>
          <w:snapToGrid w:val="0"/>
          <w:sz w:val="24"/>
          <w:szCs w:val="24"/>
        </w:rPr>
        <w:t>....</w:t>
      </w:r>
    </w:p>
    <w:p w:rsidR="002E242C" w:rsidRPr="00A14E51" w:rsidRDefault="00771EA8" w:rsidP="00BD7FCB">
      <w:pPr>
        <w:widowControl w:val="0"/>
        <w:tabs>
          <w:tab w:val="left" w:leader="dot" w:pos="6237"/>
        </w:tabs>
        <w:spacing w:line="360" w:lineRule="auto"/>
        <w:ind w:left="426" w:right="-45" w:hanging="426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z w:val="24"/>
          <w:szCs w:val="24"/>
        </w:rPr>
        <w:tab/>
      </w:r>
      <w:r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BD7FCB">
        <w:rPr>
          <w:rFonts w:ascii="Arial" w:hAnsi="Arial" w:cs="Arial"/>
          <w:snapToGrid w:val="0"/>
          <w:sz w:val="24"/>
          <w:szCs w:val="24"/>
        </w:rPr>
        <w:t>....</w:t>
      </w:r>
      <w:r w:rsidRPr="00A14E51">
        <w:rPr>
          <w:rFonts w:ascii="Arial" w:hAnsi="Arial" w:cs="Arial"/>
          <w:snapToGrid w:val="0"/>
          <w:sz w:val="24"/>
          <w:szCs w:val="24"/>
        </w:rPr>
        <w:tab/>
        <w:t>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 xml:space="preserve">......  </w:t>
      </w:r>
      <w:r w:rsidR="002E242C"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>.........................</w:t>
      </w:r>
      <w:r w:rsidR="002E242C" w:rsidRPr="00A14E51">
        <w:rPr>
          <w:rFonts w:ascii="Arial" w:hAnsi="Arial" w:cs="Arial"/>
          <w:snapToGrid w:val="0"/>
          <w:sz w:val="24"/>
          <w:szCs w:val="24"/>
        </w:rPr>
        <w:t>.......</w:t>
      </w:r>
    </w:p>
    <w:p w:rsidR="002E242C" w:rsidRPr="00232226" w:rsidRDefault="002E242C" w:rsidP="002E242C">
      <w:pPr>
        <w:jc w:val="both"/>
        <w:rPr>
          <w:rFonts w:ascii="Arial" w:eastAsia="Calibri" w:hAnsi="Arial" w:cs="Arial"/>
          <w:lang w:eastAsia="en-GB"/>
        </w:rPr>
      </w:pPr>
    </w:p>
    <w:p w:rsidR="002E242C" w:rsidRPr="00232226" w:rsidRDefault="002E242C" w:rsidP="002E242C">
      <w:pPr>
        <w:ind w:left="720" w:hanging="12"/>
        <w:jc w:val="both"/>
        <w:rPr>
          <w:rFonts w:ascii="Arial" w:eastAsia="Calibri" w:hAnsi="Arial" w:cs="Arial"/>
          <w:lang w:eastAsia="en-GB"/>
        </w:rPr>
      </w:pPr>
    </w:p>
    <w:p w:rsidR="002E242C" w:rsidRPr="008A0466" w:rsidRDefault="002E242C" w:rsidP="002E242C">
      <w:pPr>
        <w:ind w:left="4680" w:hanging="4965"/>
        <w:jc w:val="center"/>
        <w:rPr>
          <w:rFonts w:ascii="Arial" w:hAnsi="Arial" w:cs="Arial"/>
          <w:color w:val="BFBFBF" w:themeColor="background1" w:themeShade="BF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8A0466">
        <w:rPr>
          <w:rFonts w:ascii="Arial" w:hAnsi="Arial" w:cs="Arial"/>
          <w:color w:val="BFBFBF" w:themeColor="background1" w:themeShade="BF"/>
          <w:sz w:val="18"/>
          <w:szCs w:val="18"/>
        </w:rPr>
        <w:t>...................................., dn. …..……................</w:t>
      </w:r>
      <w:r w:rsidRPr="008A0466">
        <w:rPr>
          <w:rFonts w:ascii="Arial" w:hAnsi="Arial" w:cs="Arial"/>
          <w:color w:val="BFBFBF" w:themeColor="background1" w:themeShade="BF"/>
          <w:sz w:val="18"/>
          <w:szCs w:val="18"/>
        </w:rPr>
        <w:tab/>
        <w:t xml:space="preserve">............................................................................... </w:t>
      </w:r>
    </w:p>
    <w:p w:rsidR="002E242C" w:rsidRPr="008A0466" w:rsidRDefault="002E242C" w:rsidP="002E242C">
      <w:pPr>
        <w:ind w:left="4680"/>
        <w:jc w:val="center"/>
        <w:rPr>
          <w:rFonts w:ascii="Arial" w:hAnsi="Arial" w:cs="Arial"/>
          <w:color w:val="BFBFBF" w:themeColor="background1" w:themeShade="BF"/>
          <w:sz w:val="16"/>
          <w:szCs w:val="16"/>
        </w:rPr>
      </w:pPr>
      <w:r w:rsidRPr="008A0466">
        <w:rPr>
          <w:rFonts w:ascii="Arial" w:hAnsi="Arial" w:cs="Arial"/>
          <w:color w:val="BFBFBF" w:themeColor="background1" w:themeShade="BF"/>
          <w:sz w:val="16"/>
          <w:szCs w:val="16"/>
        </w:rPr>
        <w:t>Podpis upoważnionego przedstawiciela Wykonawcy</w:t>
      </w:r>
    </w:p>
    <w:p w:rsidR="002E242C" w:rsidRDefault="002E242C" w:rsidP="002E242C">
      <w:pPr>
        <w:ind w:left="4680" w:hanging="4965"/>
        <w:jc w:val="center"/>
        <w:rPr>
          <w:sz w:val="18"/>
          <w:szCs w:val="18"/>
        </w:rPr>
      </w:pPr>
    </w:p>
    <w:p w:rsidR="002E242C" w:rsidRPr="00BF14BF" w:rsidRDefault="002E242C" w:rsidP="002E242C">
      <w:pPr>
        <w:spacing w:line="0" w:lineRule="atLeast"/>
        <w:ind w:left="284"/>
        <w:jc w:val="both"/>
        <w:rPr>
          <w:rFonts w:ascii="Arial" w:hAnsi="Arial" w:cs="Arial"/>
          <w:color w:val="0070C0"/>
          <w:sz w:val="18"/>
          <w:szCs w:val="18"/>
        </w:rPr>
      </w:pPr>
      <w:r w:rsidRPr="00BF14BF">
        <w:rPr>
          <w:rFonts w:ascii="Arial" w:hAnsi="Arial" w:cs="Arial"/>
          <w:color w:val="0070C0"/>
          <w:sz w:val="18"/>
          <w:szCs w:val="18"/>
        </w:rPr>
        <w:t>POUCZENIE:</w:t>
      </w:r>
    </w:p>
    <w:p w:rsidR="00694ABE" w:rsidRPr="00703AEE" w:rsidRDefault="002E242C" w:rsidP="0026140C">
      <w:pPr>
        <w:spacing w:line="0" w:lineRule="atLeast"/>
        <w:ind w:left="284"/>
        <w:jc w:val="both"/>
        <w:rPr>
          <w:rFonts w:ascii="Arial" w:hAnsi="Arial" w:cs="Arial"/>
          <w:sz w:val="18"/>
          <w:szCs w:val="18"/>
        </w:rPr>
      </w:pPr>
      <w:r w:rsidRPr="00BF14BF">
        <w:rPr>
          <w:rFonts w:ascii="Arial" w:hAnsi="Arial" w:cs="Arial"/>
          <w:color w:val="0070C0"/>
          <w:u w:val="single"/>
        </w:rPr>
        <w:t>Art. 297  § 1</w:t>
      </w:r>
      <w:r w:rsidRPr="00BF14BF">
        <w:rPr>
          <w:rFonts w:ascii="Arial" w:hAnsi="Arial" w:cs="Arial"/>
          <w:smallCaps/>
          <w:color w:val="0070C0"/>
          <w:u w:val="single"/>
        </w:rPr>
        <w:t xml:space="preserve"> kodeks karny</w:t>
      </w:r>
      <w:r w:rsidRPr="00BF14BF">
        <w:rPr>
          <w:rFonts w:ascii="Arial" w:hAnsi="Arial" w:cs="Arial"/>
          <w:color w:val="0070C0"/>
        </w:rPr>
        <w:t>:</w:t>
      </w:r>
      <w:r w:rsidRPr="00BF14BF">
        <w:rPr>
          <w:rFonts w:ascii="Arial" w:hAnsi="Arial" w:cs="Arial"/>
          <w:color w:val="0070C0"/>
          <w:sz w:val="16"/>
          <w:szCs w:val="16"/>
        </w:rPr>
        <w:t xml:space="preserve"> Kto, w celu uzyskania dla siebie lub kogo innego (…) zamówienia publicznego, przedkłada  podrobiony, przerobiony, poświadczający nieprawdę albo nierzetelny dokument albo nierzetelne, pisemne oświadczenie dotyczące okoliczności o istotnym znaczeniu dla uzyskania (…) zamówienia</w:t>
      </w:r>
      <w:r w:rsidRPr="00BF14BF">
        <w:rPr>
          <w:rFonts w:ascii="Arial" w:hAnsi="Arial" w:cs="Arial"/>
          <w:iCs/>
          <w:color w:val="0070C0"/>
          <w:sz w:val="16"/>
          <w:szCs w:val="16"/>
        </w:rPr>
        <w:t>, podlega karze pozbawienia wolności od 3 miesięcy do lat 5.</w:t>
      </w:r>
    </w:p>
    <w:sectPr w:rsidR="00694ABE" w:rsidRPr="00703AEE" w:rsidSect="00BD7FCB">
      <w:footerReference w:type="default" r:id="rId8"/>
      <w:pgSz w:w="11904" w:h="16832"/>
      <w:pgMar w:top="709" w:right="1128" w:bottom="851" w:left="1418" w:header="278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DB7" w:rsidRDefault="00000DB7">
      <w:r>
        <w:separator/>
      </w:r>
    </w:p>
  </w:endnote>
  <w:endnote w:type="continuationSeparator" w:id="0">
    <w:p w:rsidR="00000DB7" w:rsidRDefault="0000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DB7" w:rsidRDefault="00000DB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000DB7" w:rsidRDefault="00000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DB7" w:rsidRDefault="00000DB7">
      <w:r>
        <w:separator/>
      </w:r>
    </w:p>
  </w:footnote>
  <w:footnote w:type="continuationSeparator" w:id="0">
    <w:p w:rsidR="00000DB7" w:rsidRDefault="0000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B05B0"/>
    <w:multiLevelType w:val="hybridMultilevel"/>
    <w:tmpl w:val="B5EA6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D6A5CF4"/>
    <w:multiLevelType w:val="hybridMultilevel"/>
    <w:tmpl w:val="8E12E2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977F2"/>
    <w:multiLevelType w:val="hybridMultilevel"/>
    <w:tmpl w:val="A38A8944"/>
    <w:lvl w:ilvl="0" w:tplc="041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CCC2846"/>
    <w:multiLevelType w:val="hybridMultilevel"/>
    <w:tmpl w:val="76B6B44A"/>
    <w:lvl w:ilvl="0" w:tplc="8C9A68C6">
      <w:start w:val="1"/>
      <w:numFmt w:val="lowerLetter"/>
      <w:lvlText w:val="%1)"/>
      <w:lvlJc w:val="left"/>
      <w:pPr>
        <w:ind w:left="786" w:hanging="360"/>
      </w:pPr>
      <w:rPr>
        <w:rFonts w:cs="Segoe UI Black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F54351D"/>
    <w:multiLevelType w:val="hybridMultilevel"/>
    <w:tmpl w:val="9280A38A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C7C663D"/>
    <w:multiLevelType w:val="hybridMultilevel"/>
    <w:tmpl w:val="C4DA8E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2C164D"/>
    <w:multiLevelType w:val="hybridMultilevel"/>
    <w:tmpl w:val="82BAB6A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EE2258"/>
    <w:multiLevelType w:val="hybridMultilevel"/>
    <w:tmpl w:val="097046D2"/>
    <w:lvl w:ilvl="0" w:tplc="410CFD96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168FA"/>
    <w:multiLevelType w:val="hybridMultilevel"/>
    <w:tmpl w:val="2ADE0E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99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44"/>
    <w:rsid w:val="00000DB7"/>
    <w:rsid w:val="00006C56"/>
    <w:rsid w:val="00007B81"/>
    <w:rsid w:val="00015326"/>
    <w:rsid w:val="000222D2"/>
    <w:rsid w:val="00022AA8"/>
    <w:rsid w:val="00025D71"/>
    <w:rsid w:val="00034F2C"/>
    <w:rsid w:val="00041C14"/>
    <w:rsid w:val="00046850"/>
    <w:rsid w:val="000504BF"/>
    <w:rsid w:val="00052CA6"/>
    <w:rsid w:val="000672EE"/>
    <w:rsid w:val="00077364"/>
    <w:rsid w:val="0008037A"/>
    <w:rsid w:val="00081033"/>
    <w:rsid w:val="00082DE2"/>
    <w:rsid w:val="00084471"/>
    <w:rsid w:val="000863CC"/>
    <w:rsid w:val="0008690B"/>
    <w:rsid w:val="00090448"/>
    <w:rsid w:val="00090E9B"/>
    <w:rsid w:val="000A09F9"/>
    <w:rsid w:val="000A70C0"/>
    <w:rsid w:val="000B316A"/>
    <w:rsid w:val="000B377C"/>
    <w:rsid w:val="000D2FD9"/>
    <w:rsid w:val="000D462C"/>
    <w:rsid w:val="000D66B3"/>
    <w:rsid w:val="000D7574"/>
    <w:rsid w:val="000E5778"/>
    <w:rsid w:val="000E6727"/>
    <w:rsid w:val="000F123C"/>
    <w:rsid w:val="000F67E5"/>
    <w:rsid w:val="00116636"/>
    <w:rsid w:val="00120CA9"/>
    <w:rsid w:val="001248C9"/>
    <w:rsid w:val="00124E38"/>
    <w:rsid w:val="001413C3"/>
    <w:rsid w:val="00157C5C"/>
    <w:rsid w:val="00165B58"/>
    <w:rsid w:val="001734CA"/>
    <w:rsid w:val="00174DE8"/>
    <w:rsid w:val="00177401"/>
    <w:rsid w:val="001978CC"/>
    <w:rsid w:val="001A1134"/>
    <w:rsid w:val="001B299C"/>
    <w:rsid w:val="001B6701"/>
    <w:rsid w:val="001B6D68"/>
    <w:rsid w:val="001C0DC0"/>
    <w:rsid w:val="001C611E"/>
    <w:rsid w:val="001D073F"/>
    <w:rsid w:val="001D25D1"/>
    <w:rsid w:val="001D3B9B"/>
    <w:rsid w:val="001D3C09"/>
    <w:rsid w:val="001D6AD2"/>
    <w:rsid w:val="001E5704"/>
    <w:rsid w:val="001E70CB"/>
    <w:rsid w:val="0020045D"/>
    <w:rsid w:val="00206F20"/>
    <w:rsid w:val="002106F0"/>
    <w:rsid w:val="00212C9E"/>
    <w:rsid w:val="002165E6"/>
    <w:rsid w:val="002215D6"/>
    <w:rsid w:val="00232226"/>
    <w:rsid w:val="00243B15"/>
    <w:rsid w:val="00244703"/>
    <w:rsid w:val="00245DF5"/>
    <w:rsid w:val="00252848"/>
    <w:rsid w:val="00252BCD"/>
    <w:rsid w:val="0026140C"/>
    <w:rsid w:val="00263745"/>
    <w:rsid w:val="002822A7"/>
    <w:rsid w:val="00283DFE"/>
    <w:rsid w:val="00285E61"/>
    <w:rsid w:val="00287043"/>
    <w:rsid w:val="00287C39"/>
    <w:rsid w:val="00290A27"/>
    <w:rsid w:val="00291E69"/>
    <w:rsid w:val="0029347D"/>
    <w:rsid w:val="00293AED"/>
    <w:rsid w:val="002A3648"/>
    <w:rsid w:val="002B355D"/>
    <w:rsid w:val="002B5355"/>
    <w:rsid w:val="002C54A0"/>
    <w:rsid w:val="002D34B4"/>
    <w:rsid w:val="002E242C"/>
    <w:rsid w:val="002F3E52"/>
    <w:rsid w:val="00300295"/>
    <w:rsid w:val="0030349A"/>
    <w:rsid w:val="0031486A"/>
    <w:rsid w:val="003200C5"/>
    <w:rsid w:val="0032122B"/>
    <w:rsid w:val="003224BB"/>
    <w:rsid w:val="0032296E"/>
    <w:rsid w:val="003241C6"/>
    <w:rsid w:val="00325832"/>
    <w:rsid w:val="003315BC"/>
    <w:rsid w:val="0033754A"/>
    <w:rsid w:val="00351CF6"/>
    <w:rsid w:val="00352017"/>
    <w:rsid w:val="00361F34"/>
    <w:rsid w:val="003712E5"/>
    <w:rsid w:val="0037655B"/>
    <w:rsid w:val="003832A2"/>
    <w:rsid w:val="0038419B"/>
    <w:rsid w:val="0038478A"/>
    <w:rsid w:val="003905B6"/>
    <w:rsid w:val="003A3E17"/>
    <w:rsid w:val="003A5CF0"/>
    <w:rsid w:val="003A7A79"/>
    <w:rsid w:val="003B0A54"/>
    <w:rsid w:val="003B1535"/>
    <w:rsid w:val="003B51D9"/>
    <w:rsid w:val="003C11E2"/>
    <w:rsid w:val="003C5C66"/>
    <w:rsid w:val="003D5BDC"/>
    <w:rsid w:val="003E05DE"/>
    <w:rsid w:val="003E397D"/>
    <w:rsid w:val="003E4759"/>
    <w:rsid w:val="003E549A"/>
    <w:rsid w:val="003F05AB"/>
    <w:rsid w:val="003F497F"/>
    <w:rsid w:val="00400640"/>
    <w:rsid w:val="00402FC8"/>
    <w:rsid w:val="0040429D"/>
    <w:rsid w:val="004132F3"/>
    <w:rsid w:val="00413F4F"/>
    <w:rsid w:val="0041403E"/>
    <w:rsid w:val="004154AE"/>
    <w:rsid w:val="00417A06"/>
    <w:rsid w:val="00420E69"/>
    <w:rsid w:val="004316E8"/>
    <w:rsid w:val="00436688"/>
    <w:rsid w:val="00443F9A"/>
    <w:rsid w:val="00444C45"/>
    <w:rsid w:val="00450719"/>
    <w:rsid w:val="00452635"/>
    <w:rsid w:val="004528C4"/>
    <w:rsid w:val="004543DB"/>
    <w:rsid w:val="00470CB1"/>
    <w:rsid w:val="0047195A"/>
    <w:rsid w:val="00473CD8"/>
    <w:rsid w:val="00475998"/>
    <w:rsid w:val="00476595"/>
    <w:rsid w:val="00477E6D"/>
    <w:rsid w:val="00477EE4"/>
    <w:rsid w:val="00492104"/>
    <w:rsid w:val="00492271"/>
    <w:rsid w:val="004946DF"/>
    <w:rsid w:val="004B7AA3"/>
    <w:rsid w:val="004D03C0"/>
    <w:rsid w:val="004D3650"/>
    <w:rsid w:val="004D4749"/>
    <w:rsid w:val="004E3FA1"/>
    <w:rsid w:val="004E5B36"/>
    <w:rsid w:val="005001D2"/>
    <w:rsid w:val="005067F8"/>
    <w:rsid w:val="005102D7"/>
    <w:rsid w:val="005161B5"/>
    <w:rsid w:val="00517574"/>
    <w:rsid w:val="00520246"/>
    <w:rsid w:val="00533927"/>
    <w:rsid w:val="00536204"/>
    <w:rsid w:val="005377FD"/>
    <w:rsid w:val="00545880"/>
    <w:rsid w:val="00547184"/>
    <w:rsid w:val="00552E14"/>
    <w:rsid w:val="00561D4A"/>
    <w:rsid w:val="005649EA"/>
    <w:rsid w:val="00565F58"/>
    <w:rsid w:val="0057409E"/>
    <w:rsid w:val="00583C7E"/>
    <w:rsid w:val="005A3E2C"/>
    <w:rsid w:val="005A5DDF"/>
    <w:rsid w:val="005C1177"/>
    <w:rsid w:val="005C7D0E"/>
    <w:rsid w:val="005E1282"/>
    <w:rsid w:val="005E1EDF"/>
    <w:rsid w:val="005E33A7"/>
    <w:rsid w:val="005E43F2"/>
    <w:rsid w:val="005E51D4"/>
    <w:rsid w:val="005E6ACC"/>
    <w:rsid w:val="005E7F3A"/>
    <w:rsid w:val="005F2C10"/>
    <w:rsid w:val="005F35BE"/>
    <w:rsid w:val="005F3CE1"/>
    <w:rsid w:val="005F47F9"/>
    <w:rsid w:val="005F6436"/>
    <w:rsid w:val="00604A97"/>
    <w:rsid w:val="0061277A"/>
    <w:rsid w:val="006211BD"/>
    <w:rsid w:val="00626EC5"/>
    <w:rsid w:val="00627E87"/>
    <w:rsid w:val="00637482"/>
    <w:rsid w:val="00641052"/>
    <w:rsid w:val="006428AA"/>
    <w:rsid w:val="00652D1C"/>
    <w:rsid w:val="006560B4"/>
    <w:rsid w:val="006642AB"/>
    <w:rsid w:val="00671371"/>
    <w:rsid w:val="00674C56"/>
    <w:rsid w:val="00677FE8"/>
    <w:rsid w:val="00680C1A"/>
    <w:rsid w:val="00681953"/>
    <w:rsid w:val="00682076"/>
    <w:rsid w:val="006820C7"/>
    <w:rsid w:val="00684208"/>
    <w:rsid w:val="00686FB6"/>
    <w:rsid w:val="00687111"/>
    <w:rsid w:val="006879CB"/>
    <w:rsid w:val="00691E2F"/>
    <w:rsid w:val="00692B89"/>
    <w:rsid w:val="00693882"/>
    <w:rsid w:val="00693D4B"/>
    <w:rsid w:val="00694ABE"/>
    <w:rsid w:val="00694F7E"/>
    <w:rsid w:val="006A09F2"/>
    <w:rsid w:val="006B33BB"/>
    <w:rsid w:val="006B37E4"/>
    <w:rsid w:val="006C00A2"/>
    <w:rsid w:val="006C479E"/>
    <w:rsid w:val="006D674F"/>
    <w:rsid w:val="006D78E8"/>
    <w:rsid w:val="006E198F"/>
    <w:rsid w:val="006E1EB6"/>
    <w:rsid w:val="006F0505"/>
    <w:rsid w:val="00703AEE"/>
    <w:rsid w:val="007057B7"/>
    <w:rsid w:val="00711A2C"/>
    <w:rsid w:val="00713CB7"/>
    <w:rsid w:val="007153CF"/>
    <w:rsid w:val="00736DE5"/>
    <w:rsid w:val="00744F7F"/>
    <w:rsid w:val="00745240"/>
    <w:rsid w:val="00746773"/>
    <w:rsid w:val="00760428"/>
    <w:rsid w:val="00764689"/>
    <w:rsid w:val="007666D6"/>
    <w:rsid w:val="00766D69"/>
    <w:rsid w:val="007706A3"/>
    <w:rsid w:val="00771EA8"/>
    <w:rsid w:val="0077260F"/>
    <w:rsid w:val="00776D7F"/>
    <w:rsid w:val="00776E6D"/>
    <w:rsid w:val="00792B38"/>
    <w:rsid w:val="00797305"/>
    <w:rsid w:val="007A052D"/>
    <w:rsid w:val="007A2226"/>
    <w:rsid w:val="007A6A4F"/>
    <w:rsid w:val="007A70A6"/>
    <w:rsid w:val="007A7A93"/>
    <w:rsid w:val="007B1CD5"/>
    <w:rsid w:val="007B36E9"/>
    <w:rsid w:val="007B53BE"/>
    <w:rsid w:val="007C4B14"/>
    <w:rsid w:val="007D00B3"/>
    <w:rsid w:val="007D3F9A"/>
    <w:rsid w:val="007E4589"/>
    <w:rsid w:val="007E5DC6"/>
    <w:rsid w:val="007E6CF7"/>
    <w:rsid w:val="007F2942"/>
    <w:rsid w:val="007F5A07"/>
    <w:rsid w:val="007F6C52"/>
    <w:rsid w:val="0080508A"/>
    <w:rsid w:val="00805A46"/>
    <w:rsid w:val="00810403"/>
    <w:rsid w:val="008147BF"/>
    <w:rsid w:val="00822623"/>
    <w:rsid w:val="00822A65"/>
    <w:rsid w:val="00831CE5"/>
    <w:rsid w:val="00832AEC"/>
    <w:rsid w:val="00833221"/>
    <w:rsid w:val="00834AE2"/>
    <w:rsid w:val="008372B6"/>
    <w:rsid w:val="0084426E"/>
    <w:rsid w:val="00844830"/>
    <w:rsid w:val="0085026B"/>
    <w:rsid w:val="0085799F"/>
    <w:rsid w:val="00863E17"/>
    <w:rsid w:val="00864A79"/>
    <w:rsid w:val="00867189"/>
    <w:rsid w:val="00867260"/>
    <w:rsid w:val="00871B6D"/>
    <w:rsid w:val="008738CB"/>
    <w:rsid w:val="008739E2"/>
    <w:rsid w:val="00873E8E"/>
    <w:rsid w:val="00883CC3"/>
    <w:rsid w:val="00885635"/>
    <w:rsid w:val="0088675F"/>
    <w:rsid w:val="00891FEA"/>
    <w:rsid w:val="008A20C2"/>
    <w:rsid w:val="008A2130"/>
    <w:rsid w:val="008A2A6B"/>
    <w:rsid w:val="008A4113"/>
    <w:rsid w:val="008A5C71"/>
    <w:rsid w:val="008B3240"/>
    <w:rsid w:val="008B4741"/>
    <w:rsid w:val="008B4D24"/>
    <w:rsid w:val="008C3AA3"/>
    <w:rsid w:val="008D2E62"/>
    <w:rsid w:val="008D4843"/>
    <w:rsid w:val="008D6325"/>
    <w:rsid w:val="008D7303"/>
    <w:rsid w:val="008E083C"/>
    <w:rsid w:val="008E0DA8"/>
    <w:rsid w:val="008E145C"/>
    <w:rsid w:val="008E6C5F"/>
    <w:rsid w:val="008E7632"/>
    <w:rsid w:val="008F2837"/>
    <w:rsid w:val="008F552E"/>
    <w:rsid w:val="008F55B3"/>
    <w:rsid w:val="008F7775"/>
    <w:rsid w:val="009002B1"/>
    <w:rsid w:val="00902122"/>
    <w:rsid w:val="009141BD"/>
    <w:rsid w:val="009164CC"/>
    <w:rsid w:val="00921FD5"/>
    <w:rsid w:val="00926700"/>
    <w:rsid w:val="0092733A"/>
    <w:rsid w:val="00931181"/>
    <w:rsid w:val="00940BAB"/>
    <w:rsid w:val="0094209C"/>
    <w:rsid w:val="009453AB"/>
    <w:rsid w:val="00962C18"/>
    <w:rsid w:val="00965821"/>
    <w:rsid w:val="0096607A"/>
    <w:rsid w:val="00976BD3"/>
    <w:rsid w:val="00986DA9"/>
    <w:rsid w:val="009906AA"/>
    <w:rsid w:val="00997A75"/>
    <w:rsid w:val="009A4108"/>
    <w:rsid w:val="009A5107"/>
    <w:rsid w:val="009C05B8"/>
    <w:rsid w:val="009C143E"/>
    <w:rsid w:val="009C2617"/>
    <w:rsid w:val="009C2A9B"/>
    <w:rsid w:val="009C3BC6"/>
    <w:rsid w:val="009D0425"/>
    <w:rsid w:val="009D3BCF"/>
    <w:rsid w:val="009E3393"/>
    <w:rsid w:val="009E6DAA"/>
    <w:rsid w:val="009F18BD"/>
    <w:rsid w:val="009F3971"/>
    <w:rsid w:val="009F7C94"/>
    <w:rsid w:val="00A004AE"/>
    <w:rsid w:val="00A02965"/>
    <w:rsid w:val="00A04C85"/>
    <w:rsid w:val="00A11E14"/>
    <w:rsid w:val="00A11F98"/>
    <w:rsid w:val="00A129D1"/>
    <w:rsid w:val="00A1302E"/>
    <w:rsid w:val="00A226C9"/>
    <w:rsid w:val="00A22C84"/>
    <w:rsid w:val="00A24712"/>
    <w:rsid w:val="00A24B31"/>
    <w:rsid w:val="00A277C8"/>
    <w:rsid w:val="00A315F1"/>
    <w:rsid w:val="00A33039"/>
    <w:rsid w:val="00A40718"/>
    <w:rsid w:val="00A40961"/>
    <w:rsid w:val="00A4344E"/>
    <w:rsid w:val="00A474BE"/>
    <w:rsid w:val="00A6181B"/>
    <w:rsid w:val="00A63ADF"/>
    <w:rsid w:val="00A63CAF"/>
    <w:rsid w:val="00A7364E"/>
    <w:rsid w:val="00A7615E"/>
    <w:rsid w:val="00A848CE"/>
    <w:rsid w:val="00A87BA4"/>
    <w:rsid w:val="00A87DAF"/>
    <w:rsid w:val="00A93BAA"/>
    <w:rsid w:val="00A940A5"/>
    <w:rsid w:val="00A9587E"/>
    <w:rsid w:val="00AA3181"/>
    <w:rsid w:val="00AB2940"/>
    <w:rsid w:val="00AB333A"/>
    <w:rsid w:val="00AB570C"/>
    <w:rsid w:val="00AC222F"/>
    <w:rsid w:val="00AC4CFC"/>
    <w:rsid w:val="00AD0E3E"/>
    <w:rsid w:val="00AD24AD"/>
    <w:rsid w:val="00AD40BE"/>
    <w:rsid w:val="00AD6DDE"/>
    <w:rsid w:val="00AE0A22"/>
    <w:rsid w:val="00AF5166"/>
    <w:rsid w:val="00B01841"/>
    <w:rsid w:val="00B07479"/>
    <w:rsid w:val="00B079F6"/>
    <w:rsid w:val="00B100A1"/>
    <w:rsid w:val="00B10BC9"/>
    <w:rsid w:val="00B34CBD"/>
    <w:rsid w:val="00B35A16"/>
    <w:rsid w:val="00B53D88"/>
    <w:rsid w:val="00B54ADF"/>
    <w:rsid w:val="00B55CDF"/>
    <w:rsid w:val="00B568B3"/>
    <w:rsid w:val="00B6033D"/>
    <w:rsid w:val="00B64E6E"/>
    <w:rsid w:val="00B66597"/>
    <w:rsid w:val="00B67F0A"/>
    <w:rsid w:val="00B81D78"/>
    <w:rsid w:val="00B839B9"/>
    <w:rsid w:val="00B84B45"/>
    <w:rsid w:val="00B86E2F"/>
    <w:rsid w:val="00B92173"/>
    <w:rsid w:val="00BA36C6"/>
    <w:rsid w:val="00BA75B4"/>
    <w:rsid w:val="00BB0DAE"/>
    <w:rsid w:val="00BB3D34"/>
    <w:rsid w:val="00BB69B6"/>
    <w:rsid w:val="00BB6BF6"/>
    <w:rsid w:val="00BB75C3"/>
    <w:rsid w:val="00BB762E"/>
    <w:rsid w:val="00BC0DF4"/>
    <w:rsid w:val="00BC2C15"/>
    <w:rsid w:val="00BD653E"/>
    <w:rsid w:val="00BD6942"/>
    <w:rsid w:val="00BD7FCB"/>
    <w:rsid w:val="00BE2DA8"/>
    <w:rsid w:val="00BE3AB9"/>
    <w:rsid w:val="00BE5D5C"/>
    <w:rsid w:val="00BE6D43"/>
    <w:rsid w:val="00BF39ED"/>
    <w:rsid w:val="00BF6551"/>
    <w:rsid w:val="00C00664"/>
    <w:rsid w:val="00C02C60"/>
    <w:rsid w:val="00C04B99"/>
    <w:rsid w:val="00C0710A"/>
    <w:rsid w:val="00C13C05"/>
    <w:rsid w:val="00C13D30"/>
    <w:rsid w:val="00C20E18"/>
    <w:rsid w:val="00C21C86"/>
    <w:rsid w:val="00C21E37"/>
    <w:rsid w:val="00C2470F"/>
    <w:rsid w:val="00C30B1F"/>
    <w:rsid w:val="00C338E0"/>
    <w:rsid w:val="00C345E9"/>
    <w:rsid w:val="00C4086F"/>
    <w:rsid w:val="00C423E1"/>
    <w:rsid w:val="00C429EF"/>
    <w:rsid w:val="00C44C9A"/>
    <w:rsid w:val="00C47004"/>
    <w:rsid w:val="00C53670"/>
    <w:rsid w:val="00C5727E"/>
    <w:rsid w:val="00C60AB2"/>
    <w:rsid w:val="00C74F9A"/>
    <w:rsid w:val="00C82A17"/>
    <w:rsid w:val="00C84892"/>
    <w:rsid w:val="00C9219F"/>
    <w:rsid w:val="00C94EBF"/>
    <w:rsid w:val="00CB0FE7"/>
    <w:rsid w:val="00CB395D"/>
    <w:rsid w:val="00CB3B25"/>
    <w:rsid w:val="00CB58BE"/>
    <w:rsid w:val="00CD1782"/>
    <w:rsid w:val="00CE0800"/>
    <w:rsid w:val="00CE5DFE"/>
    <w:rsid w:val="00CE70F1"/>
    <w:rsid w:val="00CF6B77"/>
    <w:rsid w:val="00D07669"/>
    <w:rsid w:val="00D113D2"/>
    <w:rsid w:val="00D1340D"/>
    <w:rsid w:val="00D15DC7"/>
    <w:rsid w:val="00D16A57"/>
    <w:rsid w:val="00D20905"/>
    <w:rsid w:val="00D20CED"/>
    <w:rsid w:val="00D20FC0"/>
    <w:rsid w:val="00D21C6D"/>
    <w:rsid w:val="00D25102"/>
    <w:rsid w:val="00D25BF6"/>
    <w:rsid w:val="00D330EA"/>
    <w:rsid w:val="00D33B6C"/>
    <w:rsid w:val="00D3795A"/>
    <w:rsid w:val="00D42A80"/>
    <w:rsid w:val="00D436C2"/>
    <w:rsid w:val="00D47581"/>
    <w:rsid w:val="00D519A5"/>
    <w:rsid w:val="00D53AB9"/>
    <w:rsid w:val="00D606A2"/>
    <w:rsid w:val="00D74B44"/>
    <w:rsid w:val="00D74B8D"/>
    <w:rsid w:val="00D76AB5"/>
    <w:rsid w:val="00D76F2F"/>
    <w:rsid w:val="00D76FC9"/>
    <w:rsid w:val="00D81E8A"/>
    <w:rsid w:val="00D8590D"/>
    <w:rsid w:val="00D86AC4"/>
    <w:rsid w:val="00D96D44"/>
    <w:rsid w:val="00DA5FD6"/>
    <w:rsid w:val="00DA72A3"/>
    <w:rsid w:val="00DB0A23"/>
    <w:rsid w:val="00DB0BB2"/>
    <w:rsid w:val="00DB5768"/>
    <w:rsid w:val="00DB6FA3"/>
    <w:rsid w:val="00DC10F6"/>
    <w:rsid w:val="00DC3CD2"/>
    <w:rsid w:val="00DC6FDC"/>
    <w:rsid w:val="00DD03B4"/>
    <w:rsid w:val="00DD13D6"/>
    <w:rsid w:val="00DD4CA1"/>
    <w:rsid w:val="00DF4B28"/>
    <w:rsid w:val="00DF6EC5"/>
    <w:rsid w:val="00E03689"/>
    <w:rsid w:val="00E05E22"/>
    <w:rsid w:val="00E160E9"/>
    <w:rsid w:val="00E20606"/>
    <w:rsid w:val="00E20CA9"/>
    <w:rsid w:val="00E357EC"/>
    <w:rsid w:val="00E43A6B"/>
    <w:rsid w:val="00E5681F"/>
    <w:rsid w:val="00E76234"/>
    <w:rsid w:val="00E77068"/>
    <w:rsid w:val="00E81204"/>
    <w:rsid w:val="00E84A1E"/>
    <w:rsid w:val="00E91E74"/>
    <w:rsid w:val="00EA0988"/>
    <w:rsid w:val="00EA18BE"/>
    <w:rsid w:val="00EA3D03"/>
    <w:rsid w:val="00EB1AA2"/>
    <w:rsid w:val="00EB71FD"/>
    <w:rsid w:val="00EC1894"/>
    <w:rsid w:val="00EC4E8F"/>
    <w:rsid w:val="00EC6755"/>
    <w:rsid w:val="00ED1BA3"/>
    <w:rsid w:val="00ED1F31"/>
    <w:rsid w:val="00ED434B"/>
    <w:rsid w:val="00ED4500"/>
    <w:rsid w:val="00ED557D"/>
    <w:rsid w:val="00ED5731"/>
    <w:rsid w:val="00EE0967"/>
    <w:rsid w:val="00EE15DC"/>
    <w:rsid w:val="00EE415D"/>
    <w:rsid w:val="00EE447D"/>
    <w:rsid w:val="00EE5ACD"/>
    <w:rsid w:val="00EE6BCA"/>
    <w:rsid w:val="00EF1529"/>
    <w:rsid w:val="00EF542B"/>
    <w:rsid w:val="00F01FCB"/>
    <w:rsid w:val="00F161EE"/>
    <w:rsid w:val="00F26B03"/>
    <w:rsid w:val="00F3350D"/>
    <w:rsid w:val="00F335B2"/>
    <w:rsid w:val="00F35A52"/>
    <w:rsid w:val="00F42094"/>
    <w:rsid w:val="00F42BE7"/>
    <w:rsid w:val="00F46ACA"/>
    <w:rsid w:val="00F472D3"/>
    <w:rsid w:val="00F5275F"/>
    <w:rsid w:val="00F52BAE"/>
    <w:rsid w:val="00F653D2"/>
    <w:rsid w:val="00F65915"/>
    <w:rsid w:val="00F67630"/>
    <w:rsid w:val="00F70320"/>
    <w:rsid w:val="00F7087A"/>
    <w:rsid w:val="00F718ED"/>
    <w:rsid w:val="00F84D2A"/>
    <w:rsid w:val="00F8691E"/>
    <w:rsid w:val="00F87398"/>
    <w:rsid w:val="00F90C24"/>
    <w:rsid w:val="00FA13C8"/>
    <w:rsid w:val="00FA1649"/>
    <w:rsid w:val="00FB69E4"/>
    <w:rsid w:val="00FB727C"/>
    <w:rsid w:val="00FC650C"/>
    <w:rsid w:val="00FC7060"/>
    <w:rsid w:val="00FD2E62"/>
    <w:rsid w:val="00FD39BD"/>
    <w:rsid w:val="00FD6577"/>
    <w:rsid w:val="00FE0E52"/>
    <w:rsid w:val="00FE2C6C"/>
    <w:rsid w:val="00FE59DE"/>
    <w:rsid w:val="00FF2261"/>
    <w:rsid w:val="00FF5139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9713"/>
    <o:shapelayout v:ext="edit">
      <o:idmap v:ext="edit" data="1"/>
    </o:shapelayout>
  </w:shapeDefaults>
  <w:decimalSymbol w:val=","/>
  <w:listSeparator w:val=";"/>
  <w15:docId w15:val="{2466D44E-5C79-4931-AAFB-EB08A96C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1E69"/>
  </w:style>
  <w:style w:type="paragraph" w:styleId="Nagwek1">
    <w:name w:val="heading 1"/>
    <w:basedOn w:val="Normalny"/>
    <w:next w:val="Normalny"/>
    <w:link w:val="Nagwek1Znak"/>
    <w:uiPriority w:val="99"/>
    <w:qFormat/>
    <w:rsid w:val="00D330EA"/>
    <w:pPr>
      <w:keepNext/>
      <w:widowControl w:val="0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330EA"/>
    <w:pPr>
      <w:keepNext/>
      <w:widowControl w:val="0"/>
      <w:jc w:val="right"/>
      <w:outlineLvl w:val="1"/>
    </w:pPr>
    <w:rPr>
      <w:sz w:val="24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330EA"/>
    <w:pPr>
      <w:keepNext/>
      <w:widowControl w:val="0"/>
      <w:ind w:left="1134" w:hanging="567"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330EA"/>
    <w:pPr>
      <w:keepNext/>
      <w:widowControl w:val="0"/>
      <w:ind w:left="708" w:hanging="424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330EA"/>
    <w:pPr>
      <w:keepNext/>
      <w:widowControl w:val="0"/>
      <w:ind w:left="1134" w:hanging="414"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330EA"/>
    <w:pPr>
      <w:keepNext/>
      <w:widowControl w:val="0"/>
      <w:ind w:left="1080" w:firstLine="905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330EA"/>
    <w:pPr>
      <w:keepNext/>
      <w:widowControl w:val="0"/>
      <w:outlineLvl w:val="6"/>
    </w:pPr>
    <w:rPr>
      <w:b/>
      <w:i/>
      <w:sz w:val="3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330EA"/>
    <w:pPr>
      <w:keepNext/>
      <w:jc w:val="center"/>
      <w:outlineLvl w:val="7"/>
    </w:pPr>
    <w:rPr>
      <w:b/>
      <w:sz w:val="40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330EA"/>
    <w:pPr>
      <w:keepNext/>
      <w:spacing w:before="120" w:after="120"/>
      <w:jc w:val="center"/>
      <w:outlineLvl w:val="8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F49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F49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3F497F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3F497F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3F497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3F497F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3F497F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3F497F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sid w:val="003F497F"/>
    <w:rPr>
      <w:rFonts w:ascii="Cambria" w:hAnsi="Cambria" w:cs="Times New Roman"/>
    </w:rPr>
  </w:style>
  <w:style w:type="paragraph" w:styleId="Tekstpodstawowy">
    <w:name w:val="Body Text"/>
    <w:basedOn w:val="Normalny"/>
    <w:link w:val="TekstpodstawowyZnak"/>
    <w:uiPriority w:val="99"/>
    <w:rsid w:val="00D330EA"/>
    <w:pPr>
      <w:widowControl w:val="0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D330EA"/>
    <w:pPr>
      <w:widowControl w:val="0"/>
      <w:tabs>
        <w:tab w:val="left" w:leader="dot" w:pos="8222"/>
      </w:tabs>
      <w:ind w:left="1080"/>
    </w:pPr>
    <w:rPr>
      <w:sz w:val="28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D330EA"/>
    <w:pPr>
      <w:widowControl w:val="0"/>
      <w:ind w:left="720"/>
    </w:pPr>
    <w:rPr>
      <w:sz w:val="28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D330EA"/>
    <w:pPr>
      <w:widowControl w:val="0"/>
      <w:tabs>
        <w:tab w:val="left" w:leader="dot" w:pos="9072"/>
      </w:tabs>
      <w:ind w:left="6237"/>
    </w:pPr>
    <w:rPr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F497F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330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73CD8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D330EA"/>
    <w:pPr>
      <w:widowControl w:val="0"/>
      <w:spacing w:after="240"/>
    </w:pPr>
    <w:rPr>
      <w:b/>
      <w:sz w:val="26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D330EA"/>
    <w:pPr>
      <w:widowControl w:val="0"/>
    </w:pPr>
    <w:rPr>
      <w:b/>
      <w:sz w:val="28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3F497F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52E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D657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473C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473CD8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A63CAF"/>
    <w:pPr>
      <w:ind w:left="720"/>
      <w:contextualSpacing/>
    </w:pPr>
  </w:style>
  <w:style w:type="table" w:styleId="Tabela-Siatka">
    <w:name w:val="Table Grid"/>
    <w:basedOn w:val="Standardowy"/>
    <w:uiPriority w:val="39"/>
    <w:rsid w:val="008E6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D76FC9"/>
  </w:style>
  <w:style w:type="paragraph" w:customStyle="1" w:styleId="Zwykytekst1">
    <w:name w:val="Zwykły tekst1"/>
    <w:basedOn w:val="Normalny"/>
    <w:rsid w:val="000E6727"/>
    <w:pPr>
      <w:suppressAutoHyphens/>
    </w:pPr>
    <w:rPr>
      <w:rFonts w:ascii="Courier New" w:hAnsi="Courier New" w:cs="Courier New"/>
      <w:lang w:eastAsia="ar-SA"/>
    </w:rPr>
  </w:style>
  <w:style w:type="paragraph" w:customStyle="1" w:styleId="Akapitzlist1">
    <w:name w:val="Akapit z listą1"/>
    <w:basedOn w:val="Normalny"/>
    <w:qFormat/>
    <w:rsid w:val="00EE447D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11A3B-23A9-4748-A96B-52355FA36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2A5CA64B</Template>
  <TotalTime>0</TotalTime>
  <Pages>4</Pages>
  <Words>1171</Words>
  <Characters>9591</Characters>
  <Application>Microsoft Office Word</Application>
  <DocSecurity>0</DocSecurity>
  <Lines>79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nr 3</vt:lpstr>
    </vt:vector>
  </TitlesOfParts>
  <Company>Miejski Zarzad Drog w Kielcach</Company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nr 3</dc:title>
  <dc:creator>Miejski Zarząd Dróg w Kielcach</dc:creator>
  <cp:lastModifiedBy>Justyna Kubikowska</cp:lastModifiedBy>
  <cp:revision>3</cp:revision>
  <cp:lastPrinted>2025-04-15T11:41:00Z</cp:lastPrinted>
  <dcterms:created xsi:type="dcterms:W3CDTF">2026-05-06T13:25:00Z</dcterms:created>
  <dcterms:modified xsi:type="dcterms:W3CDTF">2026-05-06T13:25:00Z</dcterms:modified>
</cp:coreProperties>
</file>